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ed7b7" w14:paraId="f6ed7b7" w:rsidRDefault="001D7C1D" w:rsidP="001D7C1D" w:rsidR="001D7C1D" w:rsidRPr="004C3D03">
      <w:pPr>
        <w15:collapsed w:val="false"/>
      </w:pPr>
      <w:bookmarkStart w:name="_GoBack" w:id="0"/>
      <w:bookmarkEnd w:id="0"/>
      <w:r w:rsidRPr="004C3D03">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45037" w:rsidP="00045037" w:rsidR="00045037" w:rsidRPr="004C3D03">
      <w:pPr>
        <w:jc w:val="both"/>
      </w:pPr>
      <w:r w:rsidRPr="004C3D03">
        <w:t>REPUBLIKA HRVATSKA</w:t>
      </w:r>
    </w:p>
    <w:p w:rsidRDefault="00045037" w:rsidP="00045037" w:rsidR="00045037" w:rsidRPr="004C3D03">
      <w:pPr>
        <w:jc w:val="both"/>
      </w:pPr>
      <w:r w:rsidRPr="004C3D03">
        <w:t>TRGOVAČKI SUD U ZAGREBU</w:t>
      </w:r>
    </w:p>
    <w:p w:rsidRDefault="00045037" w:rsidP="00045037" w:rsidR="00045037" w:rsidRPr="004C3D03">
      <w:pPr>
        <w:jc w:val="both"/>
      </w:pPr>
      <w:r w:rsidRPr="004C3D03">
        <w:t>Zagreb, A</w:t>
      </w:r>
      <w:r w:rsidR="00180101" w:rsidRPr="004C3D03">
        <w:t>mru</w:t>
      </w:r>
      <w:r w:rsidR="00832796">
        <w:t xml:space="preserve">ševa 2/II     </w:t>
      </w:r>
      <w:r w:rsidR="00832796">
        <w:tab/>
      </w:r>
      <w:r w:rsidR="00832796">
        <w:tab/>
      </w:r>
      <w:r w:rsidR="00832796">
        <w:tab/>
      </w:r>
      <w:r w:rsidR="00832796">
        <w:tab/>
      </w:r>
      <w:r w:rsidR="00832796">
        <w:tab/>
      </w:r>
      <w:r w:rsidR="00832796">
        <w:tab/>
      </w:r>
      <w:r w:rsidR="00832796">
        <w:tab/>
      </w:r>
    </w:p>
    <w:p w:rsidRDefault="00045037" w:rsidP="00045037" w:rsidR="00045037">
      <w:pPr>
        <w:jc w:val="center"/>
      </w:pPr>
      <w:r w:rsidRPr="004C3D03">
        <w:t>R E P U B L I K A   H R V A T S K A</w:t>
      </w:r>
    </w:p>
    <w:p w:rsidRDefault="008A1446" w:rsidP="00045037" w:rsidR="008A1446" w:rsidRPr="004C3D03">
      <w:pPr>
        <w:jc w:val="center"/>
      </w:pPr>
    </w:p>
    <w:p w:rsidRDefault="00045037" w:rsidP="00045037" w:rsidR="00045037" w:rsidRPr="004C3D03">
      <w:pPr>
        <w:jc w:val="center"/>
      </w:pPr>
      <w:r w:rsidRPr="004C3D03">
        <w:t>R J E Š E NJ E</w:t>
      </w:r>
    </w:p>
    <w:p w:rsidRDefault="00045037" w:rsidP="00045037" w:rsidR="00045037" w:rsidRPr="004C3D03">
      <w:pPr>
        <w:jc w:val="both"/>
      </w:pPr>
    </w:p>
    <w:p w:rsidRDefault="005603BC" w:rsidP="005603BC" w:rsidR="005603BC" w:rsidRPr="00DC117D">
      <w:pPr>
        <w:ind w:firstLine="708"/>
        <w:jc w:val="both"/>
      </w:pPr>
      <w:r w:rsidRPr="00DC117D">
        <w:t>Trgovački sud u Zagrebu, po sucu mr.sc. Ivani Koštarić Fegeš, u</w:t>
      </w:r>
      <w:r w:rsidRPr="00DC117D">
        <w:rPr>
          <w:lang w:val="pt-BR"/>
        </w:rPr>
        <w:t xml:space="preserve"> povodu prijedloga dužnika </w:t>
      </w:r>
      <w:r w:rsidR="00E043BE" w:rsidRPr="00B0621E">
        <w:t xml:space="preserve">GREINER d.o.o., </w:t>
      </w:r>
      <w:r w:rsidR="00E043BE" w:rsidRPr="00B0621E">
        <w:rPr>
          <w:lang w:val="pt-BR"/>
        </w:rPr>
        <w:t xml:space="preserve">Zagreb, </w:t>
      </w:r>
      <w:r w:rsidR="00E043BE" w:rsidRPr="00B0621E">
        <w:t>Manterovčak 9</w:t>
      </w:r>
      <w:r w:rsidR="00E043BE" w:rsidRPr="00B0621E">
        <w:rPr>
          <w:lang w:val="pt-BR"/>
        </w:rPr>
        <w:t xml:space="preserve">, OIB: </w:t>
      </w:r>
      <w:r w:rsidR="00E043BE" w:rsidRPr="00B0621E">
        <w:t>23606503773, kojeg zastupa punomoćnik Hrvoje K</w:t>
      </w:r>
      <w:r w:rsidR="00E043BE">
        <w:t>uprešak, odvjetnik u Zagrebu, Tr</w:t>
      </w:r>
      <w:r w:rsidR="00E043BE" w:rsidRPr="00B0621E">
        <w:t>g Ivana Meštrovića 2</w:t>
      </w:r>
      <w:r w:rsidRPr="00DC117D">
        <w:t>,</w:t>
      </w:r>
      <w:r>
        <w:t xml:space="preserve"> radi sklapanja predstečajne nagodbe, </w:t>
      </w:r>
      <w:r w:rsidR="004519DC">
        <w:t>27. travnja</w:t>
      </w:r>
      <w:r>
        <w:t xml:space="preserve"> 2018.,</w:t>
      </w:r>
    </w:p>
    <w:p w:rsidRDefault="007D60EB" w:rsidP="0042407B" w:rsidR="007D60EB">
      <w:pPr>
        <w:jc w:val="center"/>
      </w:pPr>
    </w:p>
    <w:p w:rsidRDefault="001D7C1D" w:rsidP="0042407B" w:rsidR="0042407B" w:rsidRPr="004C3D03">
      <w:pPr>
        <w:jc w:val="center"/>
        <w:rPr>
          <w:b/>
        </w:rPr>
      </w:pPr>
      <w:r w:rsidRPr="004C3D03">
        <w:t>r i j e š i o  j e</w:t>
      </w:r>
    </w:p>
    <w:p w:rsidRDefault="0042407B" w:rsidP="0042407B" w:rsidR="0042407B" w:rsidRPr="004C3D03">
      <w:pPr>
        <w:jc w:val="center"/>
        <w:rPr>
          <w:b/>
        </w:rPr>
      </w:pPr>
    </w:p>
    <w:p w:rsidRDefault="007D60EB" w:rsidP="00D36821" w:rsidR="00EB7872">
      <w:pPr>
        <w:numPr>
          <w:ilvl w:val="0"/>
          <w:numId w:val="1"/>
        </w:numPr>
        <w:jc w:val="both"/>
      </w:pPr>
      <w:r w:rsidRPr="00B14EC0">
        <w:t xml:space="preserve">Nalaže se </w:t>
      </w:r>
      <w:r w:rsidR="00B14EC0" w:rsidRPr="00B14EC0">
        <w:t xml:space="preserve">dužniku </w:t>
      </w:r>
      <w:r w:rsidR="00EB7872" w:rsidRPr="00B0621E">
        <w:t xml:space="preserve">GREINER d.o.o., </w:t>
      </w:r>
      <w:r w:rsidR="00EB7872" w:rsidRPr="00EB7872">
        <w:rPr>
          <w:lang w:val="pt-BR"/>
        </w:rPr>
        <w:t xml:space="preserve">Zagreb, </w:t>
      </w:r>
      <w:r w:rsidR="00EB7872" w:rsidRPr="00B0621E">
        <w:t>Manterovčak 9</w:t>
      </w:r>
      <w:r w:rsidR="00EB7872" w:rsidRPr="00EB7872">
        <w:rPr>
          <w:lang w:val="pt-BR"/>
        </w:rPr>
        <w:t xml:space="preserve">, OIB: </w:t>
      </w:r>
      <w:r w:rsidR="00EB7872" w:rsidRPr="00B0621E">
        <w:t>23606503773</w:t>
      </w:r>
      <w:r w:rsidR="00B14EC0" w:rsidRPr="00B14EC0">
        <w:t>, u roku 8 dana od dana dostave ovog rješenja</w:t>
      </w:r>
      <w:r w:rsidR="00EB7872">
        <w:t xml:space="preserve"> </w:t>
      </w:r>
      <w:r w:rsidR="008F44EF" w:rsidRPr="008F44EF">
        <w:t xml:space="preserve">ispraviti prijedlog za sklapanje predstečajne nagodbe u odnosu na vjerovnika </w:t>
      </w:r>
      <w:r w:rsidR="00EB7872">
        <w:t xml:space="preserve">GERION d.o.o., Zagreb, Vrapčanska draga 9, OIB: 74871983001, </w:t>
      </w:r>
      <w:r w:rsidR="008F44EF" w:rsidRPr="008F44EF">
        <w:t>tako da kao vjerovnika naznači postojeću pravn</w:t>
      </w:r>
      <w:r w:rsidR="008F44EF">
        <w:t>u</w:t>
      </w:r>
      <w:r w:rsidR="008F44EF" w:rsidRPr="008F44EF">
        <w:t xml:space="preserve"> osobu, njezinu točnu tvrtku, pravno-ustrojbeni oblik, adresu sjedišta i OIB vjerovnika, </w:t>
      </w:r>
      <w:r w:rsidR="00EB7872">
        <w:t>za kojeg vjerovnika se prijedlogom za sklapanje predstečajne nagodbe predlaže, u dijelu pod "3b. Obveze po pozajmicama", otpis 100% ukupno utvrđene tražbine u iznosu od 142.400,00 kn u korist kapitalnih rezervi,</w:t>
      </w:r>
    </w:p>
    <w:p w:rsidRDefault="002A022B" w:rsidP="00A53851" w:rsidR="002A022B">
      <w:pPr>
        <w:ind w:left="1080"/>
        <w:jc w:val="both"/>
      </w:pPr>
    </w:p>
    <w:p w:rsidRDefault="002A022B" w:rsidP="002A022B" w:rsidR="00BE0CDB">
      <w:pPr>
        <w:ind w:firstLine="720" w:left="360"/>
        <w:jc w:val="both"/>
      </w:pPr>
      <w:r w:rsidRPr="00F67B76">
        <w:t xml:space="preserve">a koji prijedlog </w:t>
      </w:r>
      <w:r w:rsidR="0072608A">
        <w:t xml:space="preserve">u svim bitnim sastojcima mora odgovarati </w:t>
      </w:r>
      <w:r w:rsidRPr="00F67B76">
        <w:t xml:space="preserve">sadržaju plana financijskog i operativnog restrukturiranja prihvaćenog pred nagodbenim vijećem </w:t>
      </w:r>
      <w:r w:rsidR="0072608A">
        <w:t xml:space="preserve">Financijske agencije i </w:t>
      </w:r>
      <w:r w:rsidRPr="00F67B76">
        <w:t>nacrtu predstečajne nagodbe</w:t>
      </w:r>
      <w:r w:rsidR="0072608A">
        <w:t xml:space="preserve"> i koji u konačnosti ima značaj ovršne isprave</w:t>
      </w:r>
      <w:r w:rsidR="00F64F82">
        <w:t xml:space="preserve">, te tako </w:t>
      </w:r>
      <w:r w:rsidR="00203396">
        <w:t xml:space="preserve">ispravljeni i </w:t>
      </w:r>
      <w:r w:rsidR="00F64F82">
        <w:t>dop</w:t>
      </w:r>
      <w:r w:rsidR="00BE0CDB">
        <w:t>u</w:t>
      </w:r>
      <w:r w:rsidR="00F64F82">
        <w:t xml:space="preserve">njeni prijedlog </w:t>
      </w:r>
      <w:r w:rsidR="00BE0CDB">
        <w:t xml:space="preserve">dostaviti u pisanom </w:t>
      </w:r>
      <w:r w:rsidR="00203396">
        <w:t xml:space="preserve">obliku </w:t>
      </w:r>
      <w:r w:rsidR="00BE0CDB">
        <w:t xml:space="preserve">i elektronskom obliku na e-mail </w:t>
      </w:r>
      <w:hyperlink r:id="rId11" w:history="true">
        <w:r w:rsidR="00BE0CDB" w:rsidRPr="00AB3F62">
          <w:rPr>
            <w:rStyle w:val="Hiperveza"/>
          </w:rPr>
          <w:t>Katarina.Drndelic@tszg.pravosudje.hr</w:t>
        </w:r>
      </w:hyperlink>
    </w:p>
    <w:p w:rsidRDefault="00865631" w:rsidP="00865631" w:rsidR="00865631">
      <w:pPr>
        <w:pStyle w:val="Odlomakpopisa"/>
      </w:pPr>
    </w:p>
    <w:p w:rsidRDefault="00BE0CDB" w:rsidP="00BE0CDB" w:rsidR="003F5F1C" w:rsidRPr="00010102">
      <w:pPr>
        <w:pStyle w:val="Odlomakpopisa"/>
        <w:numPr>
          <w:ilvl w:val="0"/>
          <w:numId w:val="1"/>
        </w:numPr>
        <w:jc w:val="both"/>
      </w:pPr>
      <w:r w:rsidRPr="004C3D03">
        <w:t xml:space="preserve">Ako dužnik ne </w:t>
      </w:r>
      <w:r w:rsidR="00BB1CFA">
        <w:t>ispravi</w:t>
      </w:r>
      <w:r>
        <w:t xml:space="preserve"> prijedlog za </w:t>
      </w:r>
      <w:r w:rsidR="0024433A" w:rsidRPr="008F44EF">
        <w:t xml:space="preserve">za sklapanje predstečajne nagodbe </w:t>
      </w:r>
      <w:r>
        <w:t xml:space="preserve">u određenom roku u skladu s nalogom ovoga suda iz točke I. izreke ovog rješenja, </w:t>
      </w:r>
      <w:r w:rsidR="003F5F1C" w:rsidRPr="00010102">
        <w:t>smatrat će se da je prijedlog povučen, a ako prijedlog vrat</w:t>
      </w:r>
      <w:r w:rsidR="003F5F1C">
        <w:t>i</w:t>
      </w:r>
      <w:r w:rsidR="003F5F1C" w:rsidRPr="00010102">
        <w:t xml:space="preserve"> sudu bez </w:t>
      </w:r>
      <w:r w:rsidR="00342097">
        <w:t>ispravka</w:t>
      </w:r>
      <w:r w:rsidR="003F5F1C" w:rsidRPr="00010102">
        <w:t>, sud će prijedlog odbaciti</w:t>
      </w:r>
      <w:r w:rsidR="003F5F1C">
        <w:t>.</w:t>
      </w:r>
      <w:r w:rsidR="003F5F1C" w:rsidRPr="00010102">
        <w:t xml:space="preserve"> </w:t>
      </w:r>
    </w:p>
    <w:p w:rsidRDefault="00540747" w:rsidP="00540747" w:rsidR="00540747" w:rsidRPr="004C3D03">
      <w:pPr>
        <w:jc w:val="both"/>
      </w:pPr>
    </w:p>
    <w:p w:rsidRDefault="0042407B" w:rsidP="0042407B" w:rsidR="0042407B" w:rsidRPr="000F24A1">
      <w:pPr>
        <w:jc w:val="center"/>
      </w:pPr>
      <w:r w:rsidRPr="000F24A1">
        <w:t>Obrazloženje</w:t>
      </w:r>
    </w:p>
    <w:p w:rsidRDefault="0042407B" w:rsidP="0042407B" w:rsidR="0042407B" w:rsidRPr="004C3D03">
      <w:pPr>
        <w:pStyle w:val="Tijeloteksta"/>
        <w:jc w:val="center"/>
      </w:pPr>
    </w:p>
    <w:p w:rsidRDefault="00EB7872" w:rsidP="00EB7872" w:rsidR="00EB7872">
      <w:pPr>
        <w:ind w:firstLine="708"/>
        <w:jc w:val="both"/>
      </w:pPr>
      <w:r>
        <w:rPr>
          <w:lang w:val="pt-BR"/>
        </w:rPr>
        <w:t xml:space="preserve">Dužnik </w:t>
      </w:r>
      <w:r>
        <w:t xml:space="preserve">GREINER d.o.o., </w:t>
      </w:r>
      <w:r>
        <w:rPr>
          <w:lang w:val="pt-BR"/>
        </w:rPr>
        <w:t xml:space="preserve">Zagreb, </w:t>
      </w:r>
      <w:r>
        <w:t>Manterovčak 9</w:t>
      </w:r>
      <w:r>
        <w:rPr>
          <w:lang w:val="pt-BR"/>
        </w:rPr>
        <w:t xml:space="preserve">, OIB: </w:t>
      </w:r>
      <w:r>
        <w:t>23606503773, je kao predlagatelj podnio ovom sudu prijedlog za sklapanje predstečajne nagodbe na temelju odredbe čl.  66. st. 1. Zakona o financijskom poslovanju i predstečajnoj nagodbi ("Narodne novine" broj 108/12, 144/12, 81/13 i  112/13, dalje: ZFPPN).</w:t>
      </w:r>
    </w:p>
    <w:p w:rsidRDefault="00C50C78" w:rsidP="00C50C78" w:rsidR="00C50C78">
      <w:pPr>
        <w:jc w:val="both"/>
      </w:pPr>
    </w:p>
    <w:p w:rsidRDefault="00D20EFD" w:rsidP="00D20EFD" w:rsidR="00D20EFD">
      <w:pPr>
        <w:ind w:firstLine="708"/>
        <w:jc w:val="both"/>
      </w:pPr>
      <w:r>
        <w:t xml:space="preserve">Prijedlog predstečajne nagodbe sadrži sve elemente nacrta predstečajne nagodbe (čl. 46.a ZFPPN), a treba biti sastavljen na način da se pravni položaj svakog vjerovnika i njegove utvrđene tražbine i način, rokovi i uvjeti namirenja tražbina uređuju tako, da </w:t>
      </w:r>
      <w:r>
        <w:lastRenderedPageBreak/>
        <w:t>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Konačni prijedlog predstečajne nagodbe mora odgovarati sadržaju plana financijskog i operativnog restrukturiranja, prihvaćenog pred nagodbenim vijećem i nacrtu predstečajne nagodbe iz čl. 46.a ZFPPN-A (čl. 66. st. 3. ZFPPN).</w:t>
      </w:r>
    </w:p>
    <w:p w:rsidRDefault="00D20EFD" w:rsidP="00D20EFD" w:rsidR="00D20EFD">
      <w:pPr>
        <w:ind w:firstLine="708"/>
        <w:jc w:val="both"/>
      </w:pPr>
    </w:p>
    <w:p w:rsidRDefault="00D20EFD" w:rsidP="00D20EFD" w:rsidR="00D20EFD">
      <w:pPr>
        <w:ind w:firstLine="708"/>
        <w:jc w:val="both"/>
      </w:pPr>
      <w:r>
        <w:t xml:space="preserve">Prema odredbi čl. 46.a st. 1. ZFPPN-a, nacrt predstečajne nagodbe sastavljen u obliku pravnog akta, treba sadržavati sve elemente ovršne isprave, a osobito: </w:t>
      </w:r>
    </w:p>
    <w:p w:rsidRDefault="00D20EFD" w:rsidP="00D20EFD" w:rsidR="00D20EFD">
      <w:pPr>
        <w:ind w:firstLine="708"/>
        <w:jc w:val="both"/>
      </w:pPr>
      <w:r>
        <w:t>1. način uređenja odnosa s pojedinim razlučnim vjerovnicima,</w:t>
      </w:r>
    </w:p>
    <w:p w:rsidRDefault="00D20EFD" w:rsidP="00D20EFD" w:rsidR="00D20EFD">
      <w:pPr>
        <w:ind w:firstLine="708"/>
        <w:jc w:val="both"/>
      </w:pPr>
      <w:r>
        <w:t>2. visinu, način, oblik i rokove namirenja tražbina svakog pojedinog vjerovnika ili skupine vjerovnika u jednakom pravnom položaju u pogledu namirenja,</w:t>
      </w:r>
    </w:p>
    <w:p w:rsidRDefault="00D20EFD" w:rsidP="00D20EFD" w:rsidR="00D20EFD">
      <w:pPr>
        <w:ind w:firstLine="708"/>
        <w:jc w:val="both"/>
      </w:pPr>
      <w:r>
        <w:t xml:space="preserve">3. obveze dužnika prema svim vjerovnicima na provedbu mjera koje podrazumijevaju provedbu postupka smanjenja ili povećanja temeljnog kapitala društva dužnika, ako je dužnik društvo kapitala, </w:t>
      </w:r>
    </w:p>
    <w:p w:rsidRDefault="00D20EFD" w:rsidP="00D20EFD" w:rsidR="00D20EFD">
      <w:pPr>
        <w:ind w:firstLine="708"/>
        <w:jc w:val="both"/>
      </w:pPr>
      <w:r>
        <w:t>4. obveze dužnika na sklapanje, u određenom roku, posebnih ugovora na temelju sklopljene predstečajne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D20EFD" w:rsidP="00D20EFD" w:rsidR="00D20EFD">
      <w:pPr>
        <w:ind w:firstLine="708"/>
        <w:jc w:val="both"/>
      </w:pPr>
      <w:r>
        <w:t>5. obveze dužnika na ispunjenje prioritetnih tražbina radnika,</w:t>
      </w:r>
    </w:p>
    <w:p w:rsidRDefault="00D20EFD" w:rsidP="00D20EFD" w:rsidR="00D20EFD">
      <w:pPr>
        <w:ind w:firstLine="708"/>
        <w:jc w:val="both"/>
      </w:pPr>
      <w:r>
        <w:t>6. druge posebne obveze dužnika prema pojedinim ili svim vjerovnicima, sadržane u planu financijskog i operativnog restrukturiranja.</w:t>
      </w:r>
    </w:p>
    <w:p w:rsidRDefault="00D20EFD" w:rsidP="00D20EFD" w:rsidR="00D20EFD">
      <w:pPr>
        <w:ind w:firstLine="708"/>
        <w:jc w:val="both"/>
      </w:pPr>
      <w:r>
        <w:t xml:space="preserve"> </w:t>
      </w:r>
    </w:p>
    <w:p w:rsidRDefault="00D20EFD" w:rsidP="00D20EFD" w:rsidR="00D20EFD">
      <w:pPr>
        <w:ind w:firstLine="708"/>
        <w:jc w:val="both"/>
      </w:pPr>
      <w:r>
        <w:t xml:space="preserve">Odredbom čl. 66. st. 3. ZFPPN-a propisano je da predstečajna nagodba sadrži sve elemente nacrta predstečajne nagodbe (članak 46.a ZFPPN-a), a treba biti sastavljen na način da su pravni položaj svakog vjerovnika i njegove utvrđene tražbine i način, rokovi i uvjeti namirenja uređuju tako, da sklopljena predstečajna nagodba ima snagu i pravne učinke ovršne isprave temeljem koje vjerovnik može ostvariti tražbinu prema dužniku te da svi vjerovnici zajedno ili svaki pojedinačno mogu ostvariti tražbine prema dužnika na činidbu ili propuštanje činidbe ako su te tražbine određene nagodbom kao jednostrana obveza dužnika prema svim vjerovnicima te da dužnik može ostvariti oslobođenje od obveza u skladu s odredbama predstečajne nagodbe. </w:t>
      </w:r>
    </w:p>
    <w:p w:rsidRDefault="00D20EFD" w:rsidP="00D20EFD" w:rsidR="00D20EFD">
      <w:pPr>
        <w:ind w:firstLine="708"/>
        <w:jc w:val="both"/>
      </w:pPr>
    </w:p>
    <w:p w:rsidRDefault="00D20EFD" w:rsidP="00D20EFD" w:rsidR="00D20EFD">
      <w:pPr>
        <w:ind w:firstLine="708"/>
        <w:jc w:val="both"/>
      </w:pPr>
      <w:r>
        <w:t>Ovršna je isprava podobna za ovrhu ako su u njoj naznačeni vjerovnik i dužnik, te predmet, vrsta, opseg i vrijeme ispunjenja obveze (čl. 29. st. 1. Ovršnog zakona – "Narodne novine" broj 112/12, 25/13, 93/14, 55/16 i 73/17; dalje: OZ)</w:t>
      </w:r>
      <w:r w:rsidR="00B06211">
        <w:t>. Da bi ovršna isprava bila podobna za ovrhu u njoj mora, između ostalog, kao vjerovnik biti označena postojeća pravna osoba.</w:t>
      </w:r>
    </w:p>
    <w:p w:rsidRDefault="00D20EFD" w:rsidP="00D20EFD" w:rsidR="00D20EFD">
      <w:pPr>
        <w:ind w:firstLine="708"/>
        <w:jc w:val="both"/>
      </w:pPr>
    </w:p>
    <w:p w:rsidRDefault="00D20EFD" w:rsidP="00EB7872" w:rsidR="00EB7872">
      <w:pPr>
        <w:ind w:firstLine="708"/>
        <w:jc w:val="both"/>
      </w:pPr>
      <w:r>
        <w:t>U prijedlogu za sklapanje predstečajne nagodbe, dužnik, u dijelu pod "2. Obveze po pozajmicama", predlaže otpis 100% ukupno utvrđene tražbine vjerovnika</w:t>
      </w:r>
      <w:r w:rsidR="00EB7872" w:rsidRPr="00EB7872">
        <w:t xml:space="preserve"> </w:t>
      </w:r>
      <w:r w:rsidR="00EB7872">
        <w:t xml:space="preserve">GERION d.o.o., Zagreb, Vrapčanska draga 9, OIB: 74871983001 u iznosu od 142.400,00 kn u korist kapitalnih rezervi. U podnesku od 20. travnja 2018. (list 70. spisa) dužnik je naveo kako društvo GERION d.o.o., Zagreb, Vrapčanska draga 9, OIB: 74871983001, više ne postoji </w:t>
      </w:r>
      <w:r w:rsidR="00EB7872">
        <w:lastRenderedPageBreak/>
        <w:t>kao pravna osoba jer je brisano iz sudskog registra 6. lipnja 2011. rješenjem Trgovačkog suda u Zagrebu poslovni broj Tt-11/6814-1.</w:t>
      </w:r>
    </w:p>
    <w:p w:rsidRDefault="00B06211" w:rsidP="00EB7872" w:rsidR="00B06211">
      <w:pPr>
        <w:ind w:firstLine="708"/>
        <w:jc w:val="both"/>
      </w:pPr>
    </w:p>
    <w:p w:rsidRDefault="00EB7872" w:rsidP="00EB7872" w:rsidR="00EB7872">
      <w:pPr>
        <w:ind w:firstLine="708"/>
        <w:jc w:val="both"/>
      </w:pPr>
      <w:r>
        <w:t xml:space="preserve">Uvidom u sudski registar utvrđeno je kako je društvo </w:t>
      </w:r>
      <w:r w:rsidR="00C53855">
        <w:t xml:space="preserve">GERION d.o.o., Zagreb, Vrapčanska draga 9, OIB: 74871983001, brisano iz sudskog registra 6. lipnja 2011. rješenjem Trgovačkog suda u Zagrebu poslovni broj Tt-11/6814-1. Dakle, navedeni vjerovnik više ne postoji kao pravna osoba, odnosno u trenutku brisanja iz sudskog registra je izgubilo svojstvo pravne osobe (čl. 4. </w:t>
      </w:r>
      <w:r w:rsidR="00893BD2" w:rsidRPr="00C87172">
        <w:t xml:space="preserve">Zakona o trgovačkim društvima ("Narodne novine" broj 111/93, 34/99, 121/99, 52/00, 118/03, 107/07, </w:t>
      </w:r>
      <w:r w:rsidR="00893BD2" w:rsidRPr="00C87172">
        <w:rPr>
          <w:color w:val="000000"/>
        </w:rPr>
        <w:t>146/08, 137/09, 152/11, 111/12, 68/13 i 110/15</w:t>
      </w:r>
      <w:r w:rsidR="00893BD2">
        <w:rPr>
          <w:color w:val="000000"/>
        </w:rPr>
        <w:t>; dalje: ZTD</w:t>
      </w:r>
      <w:r w:rsidR="00893BD2" w:rsidRPr="00C87172">
        <w:t>).</w:t>
      </w:r>
      <w:r w:rsidR="00B06211">
        <w:t xml:space="preserve"> Dakle, u prijedlogu predstečajne nagodbe je kao vjerovnik označena nepostojeća pravna osoba. </w:t>
      </w:r>
    </w:p>
    <w:p w:rsidRDefault="00B06211" w:rsidP="00D20EFD" w:rsidR="00B06211">
      <w:pPr>
        <w:ind w:firstLine="708"/>
        <w:jc w:val="both"/>
      </w:pPr>
      <w:r>
        <w:t xml:space="preserve"> </w:t>
      </w:r>
    </w:p>
    <w:p w:rsidRDefault="00D20EFD" w:rsidP="00D20EFD" w:rsidR="00D20EFD">
      <w:pPr>
        <w:ind w:firstLine="708"/>
        <w:jc w:val="both"/>
      </w:pPr>
      <w:r>
        <w:t>S obzirom na to da je u prijedlogu predstečajne nagodbe dužnik kao vjerovnika naveo nepostojeću pravnu osobu</w:t>
      </w:r>
      <w:r w:rsidR="00397BBC">
        <w:t xml:space="preserve"> društvo GERION d.o.o., Zagreb, Vrapčanska draga 9, OIB: 74871983001,</w:t>
      </w:r>
      <w:r>
        <w:t xml:space="preserve"> to je, uzevši u obzir</w:t>
      </w:r>
      <w:r w:rsidR="00807EF8">
        <w:t xml:space="preserve"> navedeno</w:t>
      </w:r>
      <w:r>
        <w:t>,</w:t>
      </w:r>
      <w:r w:rsidR="00807EF8">
        <w:t xml:space="preserve"> naloženo</w:t>
      </w:r>
      <w:r>
        <w:t xml:space="preserve"> dužniku ispraviti prijedlog u odnosu na tog vjerovnika.</w:t>
      </w:r>
    </w:p>
    <w:p w:rsidRDefault="00D20EFD" w:rsidP="002E18B9" w:rsidR="00D20EFD">
      <w:pPr>
        <w:ind w:firstLine="708"/>
        <w:jc w:val="both"/>
      </w:pPr>
    </w:p>
    <w:p w:rsidRDefault="007673DE" w:rsidP="00C50C78" w:rsidR="00D36821">
      <w:pPr>
        <w:ind w:firstLine="708"/>
        <w:jc w:val="both"/>
      </w:pPr>
      <w:r>
        <w:t xml:space="preserve">Slijedom navedenog, </w:t>
      </w:r>
      <w:r w:rsidR="00D36821">
        <w:t xml:space="preserve">valjalo je, </w:t>
      </w:r>
      <w:r>
        <w:t xml:space="preserve">na temelju </w:t>
      </w:r>
      <w:r w:rsidR="00C50C78" w:rsidRPr="0093025A">
        <w:t>odredbe čl</w:t>
      </w:r>
      <w:r>
        <w:t xml:space="preserve">. </w:t>
      </w:r>
      <w:r w:rsidR="00C50C78" w:rsidRPr="0093025A">
        <w:t>66. st</w:t>
      </w:r>
      <w:r>
        <w:t xml:space="preserve">. </w:t>
      </w:r>
      <w:r w:rsidR="00C50C78" w:rsidRPr="0093025A">
        <w:t xml:space="preserve">15. ZFPPN-a u vezi </w:t>
      </w:r>
      <w:r>
        <w:t xml:space="preserve">s </w:t>
      </w:r>
      <w:r w:rsidR="00C50C78" w:rsidRPr="0093025A">
        <w:t>odredb</w:t>
      </w:r>
      <w:r>
        <w:t>om</w:t>
      </w:r>
      <w:r w:rsidR="00C50C78" w:rsidRPr="0093025A">
        <w:t xml:space="preserve"> paragrafa 21. st</w:t>
      </w:r>
      <w:r>
        <w:t xml:space="preserve">. </w:t>
      </w:r>
      <w:r w:rsidR="00C50C78" w:rsidRPr="0093025A">
        <w:t xml:space="preserve">1. Zakona o sudskom vanparničnom postupku od 26. lipnja 1934., te </w:t>
      </w:r>
      <w:r>
        <w:t xml:space="preserve">odredaba </w:t>
      </w:r>
      <w:r w:rsidR="00C50C78" w:rsidRPr="0093025A">
        <w:t>čl</w:t>
      </w:r>
      <w:r>
        <w:t xml:space="preserve">. </w:t>
      </w:r>
      <w:r w:rsidR="00C50C78" w:rsidRPr="0093025A">
        <w:t>109. st</w:t>
      </w:r>
      <w:r>
        <w:t xml:space="preserve">. 1., 2. i </w:t>
      </w:r>
      <w:r w:rsidR="00C50C78" w:rsidRPr="0093025A">
        <w:t>4. Zakona o parničnom postupku (</w:t>
      </w:r>
      <w:r w:rsidR="00D36821">
        <w:t xml:space="preserve">"Narodne novine" broj </w:t>
      </w:r>
      <w:r w:rsidR="00C50C78">
        <w:t>53/91, 91/92</w:t>
      </w:r>
      <w:r w:rsidR="00D36821">
        <w:t>, 112/99</w:t>
      </w:r>
      <w:r w:rsidR="00C50C78">
        <w:t>, 117/03, 88/05, 2/07</w:t>
      </w:r>
      <w:r w:rsidR="00D36821">
        <w:t xml:space="preserve">, 83/08, 96/08., 123/08, 57/11, </w:t>
      </w:r>
      <w:r w:rsidR="00C50C78">
        <w:t>25/13</w:t>
      </w:r>
      <w:r w:rsidR="00D36821">
        <w:t xml:space="preserve"> i 89/14</w:t>
      </w:r>
      <w:r w:rsidR="00C50C78">
        <w:t>, dalje</w:t>
      </w:r>
      <w:r w:rsidR="00D36821">
        <w:t>:</w:t>
      </w:r>
      <w:r w:rsidR="00C50C78">
        <w:t xml:space="preserve"> ZPP)</w:t>
      </w:r>
      <w:r w:rsidR="00C50C78" w:rsidRPr="00010102">
        <w:t xml:space="preserve">, </w:t>
      </w:r>
      <w:r w:rsidR="00C50C78">
        <w:t xml:space="preserve">valjalo je </w:t>
      </w:r>
      <w:r w:rsidR="00D36821">
        <w:t>odlučiti kao u izreci ovog rješenja.</w:t>
      </w:r>
    </w:p>
    <w:p w:rsidRDefault="00D36821" w:rsidP="00C50C78" w:rsidR="00D36821">
      <w:pPr>
        <w:ind w:firstLine="708"/>
        <w:jc w:val="both"/>
      </w:pPr>
    </w:p>
    <w:p w:rsidRDefault="00623C81" w:rsidP="001D7C1D" w:rsidR="001D7C1D" w:rsidRPr="004C3D03">
      <w:pPr>
        <w:jc w:val="center"/>
      </w:pPr>
      <w:r w:rsidRPr="004C3D03">
        <w:t xml:space="preserve">U Zagrebu </w:t>
      </w:r>
      <w:r w:rsidR="004519DC">
        <w:t>27. travnja</w:t>
      </w:r>
      <w:r w:rsidR="00E64FCC">
        <w:t xml:space="preserve"> 2018</w:t>
      </w:r>
      <w:r w:rsidR="001D7C1D" w:rsidRPr="004C3D03">
        <w:t>.</w:t>
      </w:r>
    </w:p>
    <w:p w:rsidRDefault="001D7C1D" w:rsidP="001D7C1D" w:rsidR="00494008" w:rsidRPr="004C3D03">
      <w:pPr>
        <w:pStyle w:val="Podnaslov"/>
        <w:ind w:left="5664"/>
        <w:rPr>
          <w:rFonts w:hAnsi="Times New Roman" w:ascii="Times New Roman"/>
          <w:szCs w:val="24"/>
        </w:rPr>
      </w:pPr>
      <w:r w:rsidRPr="004C3D03">
        <w:rPr>
          <w:rFonts w:hAnsi="Times New Roman" w:ascii="Times New Roman"/>
          <w:szCs w:val="24"/>
        </w:rPr>
        <w:t xml:space="preserve">                                                                                                                           </w:t>
      </w:r>
    </w:p>
    <w:p w:rsidRDefault="00B80AF2" w:rsidP="00D36821" w:rsidR="00227E5D" w:rsidRPr="004C3D03">
      <w:pPr>
        <w:pStyle w:val="Podnaslov"/>
        <w:ind w:firstLine="708" w:left="5664"/>
        <w:rPr>
          <w:rFonts w:hAnsi="Times New Roman" w:ascii="Times New Roman"/>
          <w:b w:val="false"/>
          <w:color w:val="auto"/>
          <w:szCs w:val="24"/>
        </w:rPr>
      </w:pPr>
      <w:r w:rsidRPr="004C3D03">
        <w:rPr>
          <w:rFonts w:hAnsi="Times New Roman" w:ascii="Times New Roman"/>
          <w:b w:val="false"/>
          <w:color w:val="auto"/>
          <w:szCs w:val="24"/>
        </w:rPr>
        <w:t>S</w:t>
      </w:r>
      <w:r w:rsidR="00227E5D" w:rsidRPr="004C3D03">
        <w:rPr>
          <w:rFonts w:hAnsi="Times New Roman" w:ascii="Times New Roman"/>
          <w:b w:val="false"/>
          <w:color w:val="auto"/>
          <w:szCs w:val="24"/>
        </w:rPr>
        <w:t>udac:</w:t>
      </w:r>
    </w:p>
    <w:p w:rsidRDefault="00E06AAF" w:rsidP="00E91121" w:rsidR="00227E5D" w:rsidRPr="004C3D03">
      <w:pPr>
        <w:pStyle w:val="Podnaslov"/>
        <w:ind w:firstLine="708" w:left="4956"/>
        <w:rPr>
          <w:rFonts w:hAnsi="Times New Roman" w:ascii="Times New Roman"/>
          <w:b w:val="false"/>
          <w:color w:val="auto"/>
          <w:szCs w:val="24"/>
        </w:rPr>
      </w:pPr>
      <w:r>
        <w:rPr>
          <w:rFonts w:hAnsi="Times New Roman" w:ascii="Times New Roman"/>
          <w:b w:val="false"/>
          <w:color w:val="auto"/>
          <w:szCs w:val="24"/>
        </w:rPr>
        <w:t>mr.sc. Ivana Koštarić Fegeš</w:t>
      </w:r>
      <w:r w:rsidR="00652CF7">
        <w:rPr>
          <w:rFonts w:hAnsi="Times New Roman" w:ascii="Times New Roman"/>
          <w:b w:val="false"/>
          <w:color w:val="auto"/>
          <w:szCs w:val="24"/>
        </w:rPr>
        <w:t>, v.r.</w:t>
      </w:r>
    </w:p>
    <w:p w:rsidRDefault="001D7C1D" w:rsidP="001D7C1D" w:rsidR="001D7C1D" w:rsidRPr="004C3D03">
      <w:r w:rsidRPr="004C3D03">
        <w:tab/>
      </w:r>
      <w:r w:rsidRPr="004C3D03">
        <w:tab/>
      </w:r>
      <w:r w:rsidRPr="004C3D03">
        <w:tab/>
      </w:r>
      <w:r w:rsidRPr="004C3D03">
        <w:tab/>
      </w:r>
      <w:r w:rsidRPr="004C3D03">
        <w:tab/>
      </w:r>
    </w:p>
    <w:p w:rsidRDefault="00D36821" w:rsidP="0072608A" w:rsidR="001D7C1D" w:rsidRPr="004C3D03">
      <w:pPr>
        <w:jc w:val="both"/>
      </w:pPr>
      <w:r>
        <w:t>U</w:t>
      </w:r>
      <w:r w:rsidR="001D7C1D" w:rsidRPr="004C3D03">
        <w:t>PUTA O PRAVNOM LIJEKU:</w:t>
      </w:r>
    </w:p>
    <w:p w:rsidRDefault="0072608A" w:rsidP="0072608A" w:rsidR="0072608A">
      <w:pPr>
        <w:jc w:val="both"/>
      </w:pPr>
      <w:r>
        <w:t>Protiv ovog rješenja žalba nije dopuštena (čl. 66. st. 15. ZFPPN-a u vezi paragrafa 21. Zakona o sudskom vanparničnom postupku, te čl</w:t>
      </w:r>
      <w:r w:rsidR="002962E1">
        <w:t>.</w:t>
      </w:r>
      <w:r>
        <w:t xml:space="preserve"> </w:t>
      </w:r>
      <w:smartTag w:element="metricconverter" w:uri="urn:schemas-microsoft-com:office:smarttags">
        <w:smartTagPr>
          <w:attr w:val="278. st" w:name="ProductID"/>
        </w:smartTagPr>
        <w:r>
          <w:t>278. st</w:t>
        </w:r>
      </w:smartTag>
      <w:r>
        <w:t>.1. i 2. ZPP-a)</w:t>
      </w:r>
    </w:p>
    <w:p w:rsidRDefault="0072608A" w:rsidP="001D7C1D" w:rsidR="0072608A"/>
    <w:p w:rsidRDefault="00652CF7" w:rsidP="00652CF7" w:rsidR="00652CF7">
      <w:pPr>
        <w:autoSpaceDE w:val="false"/>
        <w:autoSpaceDN w:val="false"/>
        <w:adjustRightInd w:val="false"/>
        <w:jc w:val="both"/>
        <w:rPr>
          <w:lang w:eastAsia="hr-HR"/>
        </w:rPr>
      </w:pPr>
      <w:r>
        <w:rPr>
          <w:lang w:eastAsia="hr-HR"/>
        </w:rPr>
        <w:t>Za točnost otpravka-ovlašteni službenik</w:t>
      </w:r>
    </w:p>
    <w:p w:rsidRDefault="00652CF7" w:rsidP="00652CF7" w:rsidR="00C50C78" w:rsidRPr="00586EAD">
      <w:pPr>
        <w:rPr>
          <w:b/>
        </w:rPr>
      </w:pPr>
      <w:r>
        <w:rPr>
          <w:lang w:eastAsia="hr-HR"/>
        </w:rPr>
        <w:t>Natalija Perković</w:t>
      </w:r>
    </w:p>
    <w:sectPr w:rsidSect="00414A38" w:rsidR="00C50C78" w:rsidRPr="00586EAD">
      <w:headerReference w:type="even" r:id="rId12"/>
      <w:headerReference w:type="default" r:id="rId13"/>
      <w:headerReference w:type="first" r:id="rId14"/>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652CF7">
      <w:rPr>
        <w:rStyle w:val="Brojstranice"/>
        <w:noProof/>
      </w:rPr>
      <w:t>2</w:t>
    </w:r>
    <w:r>
      <w:rPr>
        <w:rStyle w:val="Brojstranice"/>
      </w:rPr>
      <w:fldChar w:fldCharType="end"/>
    </w:r>
  </w:p>
  <w:sdt>
    <w:sdtPr>
      <w:id w:val="-317647986"/>
      <w:docPartObj>
        <w:docPartGallery w:val="Page Numbers (Top of Page)"/>
        <w:docPartUnique/>
      </w:docPartObj>
    </w:sdtPr>
    <w:sdtEndPr/>
    <w:sdtContent>
      <w:p w:rsidRDefault="0069515E" w:rsidP="0069515E" w:rsidR="0069515E">
        <w:pPr>
          <w:pStyle w:val="Zaglavlje"/>
          <w:ind w:firstLine="3828" w:left="3252"/>
          <w:jc w:val="center"/>
        </w:pPr>
        <w:r>
          <w:t>85</w:t>
        </w:r>
        <w:r w:rsidRPr="004C3D03">
          <w:t>. St-</w:t>
        </w:r>
        <w:r w:rsidR="004519DC">
          <w:t>935</w:t>
        </w:r>
        <w:r>
          <w:t>/1</w:t>
        </w:r>
        <w:r w:rsidR="004519DC">
          <w:t>8</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103DAA" w:rsidP="00103DAA" w:rsidR="00CD09E2">
    <w:pPr>
      <w:pStyle w:val="Zaglavlje"/>
      <w:jc w:val="right"/>
    </w:pPr>
    <w:r>
      <w:t>St-</w:t>
    </w:r>
    <w:r w:rsidR="004519DC">
      <w:t>935</w:t>
    </w:r>
    <w:r>
      <w:t>/1</w:t>
    </w:r>
    <w:r w:rsidR="004519DC">
      <w:t>8</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4519DC">
          <w:t>935</w:t>
        </w:r>
        <w:r>
          <w:t>/1</w:t>
        </w:r>
        <w:r w:rsidR="004519DC">
          <w:t>8</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F94CA7"/>
    <w:multiLevelType w:val="hybridMultilevel"/>
    <w:tmpl w:val="869A3F2E"/>
    <w:lvl w:tplc="88ACCF5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E7C35D6"/>
    <w:multiLevelType w:val="hybridMultilevel"/>
    <w:tmpl w:val="26A85F8A"/>
    <w:lvl w:tplc="3A60CEC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7405"/>
    <w:rsid w:val="00045037"/>
    <w:rsid w:val="00063B0A"/>
    <w:rsid w:val="00065FA4"/>
    <w:rsid w:val="000846DF"/>
    <w:rsid w:val="000E07AB"/>
    <w:rsid w:val="000F24A1"/>
    <w:rsid w:val="00103DAA"/>
    <w:rsid w:val="00110AFA"/>
    <w:rsid w:val="0011269E"/>
    <w:rsid w:val="0012466F"/>
    <w:rsid w:val="00130A0C"/>
    <w:rsid w:val="001655BD"/>
    <w:rsid w:val="001702E2"/>
    <w:rsid w:val="00180101"/>
    <w:rsid w:val="00182FF6"/>
    <w:rsid w:val="0018441A"/>
    <w:rsid w:val="0018501B"/>
    <w:rsid w:val="001A1C1F"/>
    <w:rsid w:val="001D30AF"/>
    <w:rsid w:val="001D33C9"/>
    <w:rsid w:val="001D7C1D"/>
    <w:rsid w:val="001E4739"/>
    <w:rsid w:val="001E7BBD"/>
    <w:rsid w:val="0020114B"/>
    <w:rsid w:val="00203396"/>
    <w:rsid w:val="002074CC"/>
    <w:rsid w:val="00220063"/>
    <w:rsid w:val="00227E5D"/>
    <w:rsid w:val="002339AC"/>
    <w:rsid w:val="0024433A"/>
    <w:rsid w:val="0029176C"/>
    <w:rsid w:val="00293D54"/>
    <w:rsid w:val="002962E1"/>
    <w:rsid w:val="00296D5A"/>
    <w:rsid w:val="002A022B"/>
    <w:rsid w:val="002A6BCA"/>
    <w:rsid w:val="002B6196"/>
    <w:rsid w:val="002E18B9"/>
    <w:rsid w:val="002F0C57"/>
    <w:rsid w:val="0032387F"/>
    <w:rsid w:val="00342097"/>
    <w:rsid w:val="00344C8E"/>
    <w:rsid w:val="003653E5"/>
    <w:rsid w:val="00375B58"/>
    <w:rsid w:val="0037768D"/>
    <w:rsid w:val="00397BBC"/>
    <w:rsid w:val="003B704B"/>
    <w:rsid w:val="003C2EA8"/>
    <w:rsid w:val="003D054D"/>
    <w:rsid w:val="003D3038"/>
    <w:rsid w:val="003D70F4"/>
    <w:rsid w:val="003E718A"/>
    <w:rsid w:val="003F5F1C"/>
    <w:rsid w:val="00401738"/>
    <w:rsid w:val="00414A38"/>
    <w:rsid w:val="0042407B"/>
    <w:rsid w:val="00435D2B"/>
    <w:rsid w:val="004519DC"/>
    <w:rsid w:val="00470861"/>
    <w:rsid w:val="00471619"/>
    <w:rsid w:val="00494008"/>
    <w:rsid w:val="004A33A9"/>
    <w:rsid w:val="004B0849"/>
    <w:rsid w:val="004C0D8B"/>
    <w:rsid w:val="004C3D03"/>
    <w:rsid w:val="004F0341"/>
    <w:rsid w:val="004F0AB4"/>
    <w:rsid w:val="004F5B4C"/>
    <w:rsid w:val="00503716"/>
    <w:rsid w:val="00505DE4"/>
    <w:rsid w:val="00525A5B"/>
    <w:rsid w:val="00530573"/>
    <w:rsid w:val="0053599E"/>
    <w:rsid w:val="00540747"/>
    <w:rsid w:val="0054148E"/>
    <w:rsid w:val="00552AAE"/>
    <w:rsid w:val="00554285"/>
    <w:rsid w:val="005603BC"/>
    <w:rsid w:val="005620F0"/>
    <w:rsid w:val="00585191"/>
    <w:rsid w:val="00586EAD"/>
    <w:rsid w:val="005965EE"/>
    <w:rsid w:val="005A3656"/>
    <w:rsid w:val="005B4DE4"/>
    <w:rsid w:val="005D7C38"/>
    <w:rsid w:val="00623C81"/>
    <w:rsid w:val="00626C9E"/>
    <w:rsid w:val="006318A8"/>
    <w:rsid w:val="0064306C"/>
    <w:rsid w:val="006461F6"/>
    <w:rsid w:val="00647596"/>
    <w:rsid w:val="00652CF7"/>
    <w:rsid w:val="00655AA9"/>
    <w:rsid w:val="006575C4"/>
    <w:rsid w:val="0069219F"/>
    <w:rsid w:val="0069515E"/>
    <w:rsid w:val="006C6D31"/>
    <w:rsid w:val="006D7D32"/>
    <w:rsid w:val="006F2525"/>
    <w:rsid w:val="006F2E2D"/>
    <w:rsid w:val="007165BF"/>
    <w:rsid w:val="0072608A"/>
    <w:rsid w:val="007673DE"/>
    <w:rsid w:val="00771160"/>
    <w:rsid w:val="00794081"/>
    <w:rsid w:val="007A0858"/>
    <w:rsid w:val="007A21D5"/>
    <w:rsid w:val="007B1722"/>
    <w:rsid w:val="007D60EB"/>
    <w:rsid w:val="007E520E"/>
    <w:rsid w:val="007E7A73"/>
    <w:rsid w:val="00805DE5"/>
    <w:rsid w:val="00807EF8"/>
    <w:rsid w:val="00820347"/>
    <w:rsid w:val="00823FC5"/>
    <w:rsid w:val="00832796"/>
    <w:rsid w:val="00846FF0"/>
    <w:rsid w:val="00852B75"/>
    <w:rsid w:val="0085489D"/>
    <w:rsid w:val="008549C2"/>
    <w:rsid w:val="00857125"/>
    <w:rsid w:val="00865631"/>
    <w:rsid w:val="00873338"/>
    <w:rsid w:val="00876261"/>
    <w:rsid w:val="00893BD2"/>
    <w:rsid w:val="008A1446"/>
    <w:rsid w:val="008A1D3D"/>
    <w:rsid w:val="008A2809"/>
    <w:rsid w:val="008A34C4"/>
    <w:rsid w:val="008B5ABB"/>
    <w:rsid w:val="008C27EB"/>
    <w:rsid w:val="008C5C7D"/>
    <w:rsid w:val="008E3CE2"/>
    <w:rsid w:val="008F1F6F"/>
    <w:rsid w:val="008F44EF"/>
    <w:rsid w:val="00975BD3"/>
    <w:rsid w:val="00977526"/>
    <w:rsid w:val="009903DB"/>
    <w:rsid w:val="009A5362"/>
    <w:rsid w:val="009B73E3"/>
    <w:rsid w:val="009C3707"/>
    <w:rsid w:val="009E1EF4"/>
    <w:rsid w:val="009F32F6"/>
    <w:rsid w:val="00A053F6"/>
    <w:rsid w:val="00A164BF"/>
    <w:rsid w:val="00A50489"/>
    <w:rsid w:val="00A53851"/>
    <w:rsid w:val="00A545CD"/>
    <w:rsid w:val="00A61354"/>
    <w:rsid w:val="00A73B0F"/>
    <w:rsid w:val="00A82235"/>
    <w:rsid w:val="00A8326E"/>
    <w:rsid w:val="00AA19E2"/>
    <w:rsid w:val="00AB52BF"/>
    <w:rsid w:val="00AC7202"/>
    <w:rsid w:val="00AF1C54"/>
    <w:rsid w:val="00AF2679"/>
    <w:rsid w:val="00B04C5C"/>
    <w:rsid w:val="00B06211"/>
    <w:rsid w:val="00B13F51"/>
    <w:rsid w:val="00B14EC0"/>
    <w:rsid w:val="00B17AC3"/>
    <w:rsid w:val="00B31F26"/>
    <w:rsid w:val="00B53A42"/>
    <w:rsid w:val="00B72F81"/>
    <w:rsid w:val="00B77BD4"/>
    <w:rsid w:val="00B80AF2"/>
    <w:rsid w:val="00B86AA5"/>
    <w:rsid w:val="00BA1F6D"/>
    <w:rsid w:val="00BB1CFA"/>
    <w:rsid w:val="00BC21E9"/>
    <w:rsid w:val="00BE0CDB"/>
    <w:rsid w:val="00C1172F"/>
    <w:rsid w:val="00C22FB5"/>
    <w:rsid w:val="00C25555"/>
    <w:rsid w:val="00C366DD"/>
    <w:rsid w:val="00C50C78"/>
    <w:rsid w:val="00C53855"/>
    <w:rsid w:val="00C73C08"/>
    <w:rsid w:val="00CB7B6F"/>
    <w:rsid w:val="00CD09E2"/>
    <w:rsid w:val="00D00CC7"/>
    <w:rsid w:val="00D03905"/>
    <w:rsid w:val="00D20EFD"/>
    <w:rsid w:val="00D2431A"/>
    <w:rsid w:val="00D36821"/>
    <w:rsid w:val="00D42A79"/>
    <w:rsid w:val="00D52B12"/>
    <w:rsid w:val="00D56419"/>
    <w:rsid w:val="00D576B0"/>
    <w:rsid w:val="00D579EF"/>
    <w:rsid w:val="00D83009"/>
    <w:rsid w:val="00D91CEA"/>
    <w:rsid w:val="00DD1A2B"/>
    <w:rsid w:val="00DD4B2F"/>
    <w:rsid w:val="00DD6E91"/>
    <w:rsid w:val="00DF22BF"/>
    <w:rsid w:val="00E03421"/>
    <w:rsid w:val="00E043BE"/>
    <w:rsid w:val="00E06AAF"/>
    <w:rsid w:val="00E64FCC"/>
    <w:rsid w:val="00EB7872"/>
    <w:rsid w:val="00EC0715"/>
    <w:rsid w:val="00ED3B98"/>
    <w:rsid w:val="00EE452A"/>
    <w:rsid w:val="00EE5E63"/>
    <w:rsid w:val="00F64F82"/>
    <w:rsid w:val="00F66D6D"/>
    <w:rsid w:val="00F70A23"/>
    <w:rsid w:val="00F753F1"/>
    <w:rsid w:val="00F766EF"/>
    <w:rsid w:val="00FB7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342097"/>
    <w:rPr>
      <w:color w:val="808080"/>
      <w:bdr w:space="0" w:sz="0" w:color="auto" w:val="none"/>
      <w:shd w:fill="auto" w:color="auto" w:val="clear"/>
    </w:rPr>
  </w:style>
  <w:style w:customStyle="true" w:styleId="eSPISCCParagraphDefaultFont" w:type="character">
    <w:name w:val="eSPIS_CC_Paragraph Default Font"/>
    <w:basedOn w:val="Zadanifontodlomka"/>
    <w:rsid w:val="003420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2097"/>
    <w:rPr>
      <w:bdr w:space="0" w:sz="0" w:color="auto" w:val="none"/>
      <w:shd w:fill="FFFFCC" w:color="auto" w:val="clear"/>
      <w:lang w:val="hr-HR"/>
    </w:rPr>
  </w:style>
  <w:style w:customStyle="true" w:styleId="PozadinaSvijetloCrvena" w:type="character">
    <w:name w:val="Pozadina_SvijetloCrvena"/>
    <w:basedOn w:val="eSPISCCParagraphDefaultFont"/>
    <w:rsid w:val="003420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20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342097"/>
    <w:rPr>
      <w:color w:val="808080"/>
      <w:bdr w:color="auto" w:space="0" w:sz="0" w:val="none"/>
      <w:shd w:color="auto" w:fill="auto" w:val="clear"/>
    </w:rPr>
  </w:style>
  <w:style w:customStyle="1" w:styleId="eSPISCCParagraphDefaultFont" w:type="character">
    <w:name w:val="eSPIS_CC_Paragraph Default Font"/>
    <w:basedOn w:val="Zadanifontodlomka"/>
    <w:rsid w:val="003420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2097"/>
    <w:rPr>
      <w:bdr w:color="auto" w:space="0" w:sz="0" w:val="none"/>
      <w:shd w:color="auto" w:fill="FFFFCC" w:val="clear"/>
      <w:lang w:val="hr-HR"/>
    </w:rPr>
  </w:style>
  <w:style w:customStyle="1" w:styleId="PozadinaSvijetloCrvena" w:type="character">
    <w:name w:val="Pozadina_SvijetloCrvena"/>
    <w:basedOn w:val="eSPISCCParagraphDefaultFont"/>
    <w:rsid w:val="003420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20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41207">
      <w:bodyDiv w:val="true"/>
      <w:marLeft w:val="0"/>
      <w:marRight w:val="0"/>
      <w:marTop w:val="0"/>
      <w:marBottom w:val="0"/>
      <w:divBdr>
        <w:top w:space="0" w:sz="0" w:color="auto" w:val="none"/>
        <w:left w:space="0" w:sz="0" w:color="auto" w:val="none"/>
        <w:bottom w:space="0" w:sz="0" w:color="auto" w:val="none"/>
        <w:right w:space="0" w:sz="0" w:color="auto" w:val="none"/>
      </w:divBdr>
    </w:div>
    <w:div w:id="75714257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tarina.Drndelic@tszg.pravosudje.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St-935/2018-20</izvorni_sadrzaj>
    <derivirana_varijabla naziv="DomainObject.Oznaka_1">St-935/2018-20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St-935/2018</izvorni_sadrzaj>
    <derivirana_varijabla naziv="DomainObject.Predmet.OznakaBroj_1">St-935/2018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GREINER d.o.o. zastupanog po punomoćniku Hrvoje Kuprešak</izvorni_sadrzaj>
    <derivirana_varijabla naziv="DomainObject.Predmet.ProtustrankaFormated_1">  GREINER d.o.o. zastupanog po punomoćniku Hrvoje Kuprešak</derivirana_varijabla>
  </DomainObject.Predmet.ProtustrankaFormated>
  <DomainObject.Predmet.ProtustrankaFormatedOIB>
    <izvorni_sadrzaj>  GREINER d.o.o., OIB 23606503773 zastupanog po punomoćniku Hrvoje Kuprešak</izvorni_sadrzaj>
    <derivirana_varijabla naziv="DomainObject.Predmet.ProtustrankaFormatedOIB_1">  GREINER d.o.o., OIB 23606503773 zastupanog po punomoćniku Hrvoje Kuprešak</derivirana_varijabla>
  </DomainObject.Predmet.ProtustrankaFormatedOIB>
  <DomainObject.Predmet.ProtustrankaFormatedWithAdress>
    <izvorni_sadrzaj> GREINER d.o.o., Manterovčak 9, 10000 Zagreb zastupanog po punomoćniku Hrvoje Kuprešak</izvorni_sadrzaj>
    <derivirana_varijabla naziv="DomainObject.Predmet.ProtustrankaFormatedWithAdress_1"> GREINER d.o.o., Manterovčak 9, 10000 Zagreb zastupanog po punomoćniku Hrvoje Kuprešak</derivirana_varijabla>
  </DomainObject.Predmet.ProtustrankaFormatedWithAdress>
  <DomainObject.Predmet.ProtustrankaFormatedWithAdressOIB>
    <izvorni_sadrzaj> GREINER d.o.o., OIB 23606503773, Manterovčak 9, 10000 Zagreb zastupanog po punomoćniku Hrvoje Kuprešak</izvorni_sadrzaj>
    <derivirana_varijabla naziv="DomainObject.Predmet.ProtustrankaFormatedWithAdressOIB_1"> GREINER d.o.o., OIB 23606503773, Manterovčak 9, 10000 Zagreb zastupanog po punomoćniku Hrvoje Kuprešak</derivirana_varijabla>
  </DomainObject.Predmet.ProtustrankaFormatedWithAdressOIB>
  <DomainObject.Predmet.ProtustrankaWithAdress>
    <izvorni_sadrzaj>GREINER d.o.o. Manterovčak 9, 10000 Zagreb</izvorni_sadrzaj>
    <derivirana_varijabla naziv="DomainObject.Predmet.ProtustrankaWithAdress_1">GREINER d.o.o. Manterovčak 9, 10000 Zagreb</derivirana_varijabla>
  </DomainObject.Predmet.ProtustrankaWithAdress>
  <DomainObject.Predmet.ProtustrankaWithAdressOIB>
    <izvorni_sadrzaj>GREINER d.o.o., OIB 23606503773, Manterovčak 9, 10000 Zagreb</izvorni_sadrzaj>
    <derivirana_varijabla naziv="DomainObject.Predmet.ProtustrankaWithAdressOIB_1">GREINER d.o.o., OIB 23606503773, Manterovčak 9, 10000 Zagreb</derivirana_varijabla>
  </DomainObject.Predmet.ProtustrankaWithAdressOIB>
  <DomainObject.Predmet.ProtustrankaNazivFormated>
    <izvorni_sadrzaj>GREINER d.o.o.</izvorni_sadrzaj>
    <derivirana_varijabla naziv="DomainObject.Predmet.ProtustrankaNazivFormated_1">GREINER d.o.o.</derivirana_varijabla>
  </DomainObject.Predmet.ProtustrankaNazivFormated>
  <DomainObject.Predmet.ProtustrankaNazivFormatedOIB>
    <izvorni_sadrzaj>GREINER d.o.o., OIB 23606503773</izvorni_sadrzaj>
    <derivirana_varijabla naziv="DomainObject.Predmet.ProtustrankaNazivFormatedOIB_1">GREINER d.o.o., OIB 23606503773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GREINER d.o.o.</izvorni_sadrzaj>
    <derivirana_varijabla naziv="DomainObject.Predmet.StrankaFormated_1">  GREINER d.o.o.</derivirana_varijabla>
  </DomainObject.Predmet.StrankaFormated>
  <DomainObject.Predmet.StrankaFormatedOIB>
    <izvorni_sadrzaj>  GREINER d.o.o., OIB 23606503773</izvorni_sadrzaj>
    <derivirana_varijabla naziv="DomainObject.Predmet.StrankaFormatedOIB_1">  GREINER d.o.o., OIB 23606503773</derivirana_varijabla>
  </DomainObject.Predmet.StrankaFormatedOIB>
  <DomainObject.Predmet.StrankaFormatedWithAdress>
    <izvorni_sadrzaj> GREINER d.o.o., Manterovčak 9, 10000 Zagreb</izvorni_sadrzaj>
    <derivirana_varijabla naziv="DomainObject.Predmet.StrankaFormatedWithAdress_1"> GREINER d.o.o., Manterovčak 9, 10000 Zagreb</derivirana_varijabla>
  </DomainObject.Predmet.StrankaFormatedWithAdress>
  <DomainObject.Predmet.StrankaFormatedWithAdressOIB>
    <izvorni_sadrzaj> GREINER d.o.o., OIB 23606503773, Manterovčak 9, 10000 Zagreb</izvorni_sadrzaj>
    <derivirana_varijabla naziv="DomainObject.Predmet.StrankaFormatedWithAdressOIB_1"> GREINER d.o.o., OIB 23606503773, Manterovčak 9, 10000 Zagreb</derivirana_varijabla>
  </DomainObject.Predmet.StrankaFormatedWithAdressOIB>
  <DomainObject.Predmet.StrankaWithAdress>
    <izvorni_sadrzaj>GREINER d.o.o. Manterovčak 9,10000 Zagreb</izvorni_sadrzaj>
    <derivirana_varijabla naziv="DomainObject.Predmet.StrankaWithAdress_1">GREINER d.o.o. Manterovčak 9,10000 Zagreb</derivirana_varijabla>
  </DomainObject.Predmet.StrankaWithAdress>
  <DomainObject.Predmet.StrankaWithAdressOIB>
    <izvorni_sadrzaj>GREINER d.o.o., OIB 23606503773, Manterovčak 9,10000 Zagreb</izvorni_sadrzaj>
    <derivirana_varijabla naziv="DomainObject.Predmet.StrankaWithAdressOIB_1">GREINER d.o.o., OIB 23606503773, Manterovčak 9,10000 Zagreb</derivirana_varijabla>
  </DomainObject.Predmet.StrankaWithAdressOIB>
  <DomainObject.Predmet.StrankaNazivFormated>
    <izvorni_sadrzaj>GREINER d.o.o.</izvorni_sadrzaj>
    <derivirana_varijabla naziv="DomainObject.Predmet.StrankaNazivFormated_1">GREINER d.o.o.</derivirana_varijabla>
  </DomainObject.Predmet.StrankaNazivFormated>
  <DomainObject.Predmet.StrankaNazivFormatedOIB>
    <izvorni_sadrzaj>GREINER d.o.o., OIB 23606503773</izvorni_sadrzaj>
    <derivirana_varijabla naziv="DomainObject.Predmet.StrankaNazivFormatedOIB_1">GREINER d.o.o., OIB 23606503773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GREINER d.o.o.</item>
    </izvorni_sadrzaj>
    <derivirana_varijabla naziv="DomainObject.Predmet.StrankaListFormated_1">
      <item>GREINER d.o.o.</item>
    </derivirana_varijabla>
  </DomainObject.Predmet.StrankaListFormated>
  <DomainObject.Predmet.StrankaListFormatedOIB>
    <izvorni_sadrzaj>
      <item>GREINER d.o.o., OIB 23606503773</item>
    </izvorni_sadrzaj>
    <derivirana_varijabla naziv="DomainObject.Predmet.StrankaListFormatedOIB_1">
      <item>GREINER d.o.o., OIB 23606503773</item>
    </derivirana_varijabla>
  </DomainObject.Predmet.StrankaListFormatedOIB>
  <DomainObject.Predmet.StrankaListFormatedWithAdress>
    <izvorni_sadrzaj>
      <item>GREINER d.o.o., Manterovčak 9, 10000 Zagreb</item>
    </izvorni_sadrzaj>
    <derivirana_varijabla naziv="DomainObject.Predmet.StrankaListFormatedWithAdress_1">
      <item>GREINER d.o.o., Manterovčak 9, 10000 Zagreb</item>
    </derivirana_varijabla>
  </DomainObject.Predmet.StrankaListFormatedWithAdress>
  <DomainObject.Predmet.StrankaListFormatedWithAdressOIB>
    <izvorni_sadrzaj>
      <item>GREINER d.o.o., OIB 23606503773, Manterovčak 9, 10000 Zagreb</item>
    </izvorni_sadrzaj>
    <derivirana_varijabla naziv="DomainObject.Predmet.StrankaListFormatedWithAdressOIB_1">
      <item>GREINER d.o.o., OIB 23606503773, Manterovčak 9, 10000 Zagreb</item>
    </derivirana_varijabla>
  </DomainObject.Predmet.StrankaListFormatedWithAdressOIB>
  <DomainObject.Predmet.StrankaListNazivFormated>
    <izvorni_sadrzaj>
      <item>GREINER d.o.o.</item>
    </izvorni_sadrzaj>
    <derivirana_varijabla naziv="DomainObject.Predmet.StrankaListNazivFormated_1">
      <item>GREINER d.o.o.</item>
    </derivirana_varijabla>
  </DomainObject.Predmet.StrankaListNazivFormated>
  <DomainObject.Predmet.StrankaListNazivFormatedOIB>
    <izvorni_sadrzaj>
      <item>GREINER d.o.o., OIB 23606503773</item>
    </izvorni_sadrzaj>
    <derivirana_varijabla naziv="DomainObject.Predmet.StrankaListNazivFormatedOIB_1">
      <item>GREINER d.o.o., OIB 23606503773</item>
    </derivirana_varijabla>
  </DomainObject.Predmet.StrankaListNazivFormatedOIB>
  <DomainObject.Predmet.ProtuStrankaListFormated>
    <izvorni_sadrzaj>
      <item>GREINER d.o.o. zastupanog po punomoćniku Hrvoje Kuprešak</item>
    </izvorni_sadrzaj>
    <derivirana_varijabla naziv="DomainObject.Predmet.ProtuStrankaListFormated_1">
      <item>GREINER d.o.o. zastupanog po punomoćniku Hrvoje Kuprešak</item>
    </derivirana_varijabla>
  </DomainObject.Predmet.ProtuStrankaListFormated>
  <DomainObject.Predmet.ProtuStrankaListFormatedOIB>
    <izvorni_sadrzaj>
      <item>GREINER d.o.o., OIB 23606503773 zastupanog po punomoćniku Hrvoje Kuprešak</item>
    </izvorni_sadrzaj>
    <derivirana_varijabla naziv="DomainObject.Predmet.ProtuStrankaListFormatedOIB_1">
      <item>GREINER d.o.o., OIB 23606503773 zastupanog po punomoćniku Hrvoje Kuprešak</item>
    </derivirana_varijabla>
  </DomainObject.Predmet.ProtuStrankaListFormatedOIB>
  <DomainObject.Predmet.ProtuStrankaListFormatedWithAdress>
    <izvorni_sadrzaj>
      <item>GREINER d.o.o., Manterovčak 9, 10000 Zagreb zastupanog po punomoćniku Hrvoje Kuprešak</item>
    </izvorni_sadrzaj>
    <derivirana_varijabla naziv="DomainObject.Predmet.ProtuStrankaListFormatedWithAdress_1">
      <item>GREINER d.o.o., Manterovčak 9, 10000 Zagreb zastupanog po punomoćniku Hrvoje Kuprešak</item>
    </derivirana_varijabla>
  </DomainObject.Predmet.ProtuStrankaListFormatedWithAdress>
  <DomainObject.Predmet.ProtuStrankaListFormatedWithAdressOIB>
    <izvorni_sadrzaj>
      <item>GREINER d.o.o., OIB 23606503773, Manterovčak 9, 10000 Zagreb zastupanog po punomoćniku Hrvoje Kuprešak</item>
    </izvorni_sadrzaj>
    <derivirana_varijabla naziv="DomainObject.Predmet.ProtuStrankaListFormatedWithAdressOIB_1">
      <item>GREINER d.o.o., OIB 23606503773, Manterovčak 9, 10000 Zagreb zastupanog po punomoćniku Hrvoje Kuprešak</item>
    </derivirana_varijabla>
  </DomainObject.Predmet.ProtuStrankaListFormatedWithAdressOIB>
  <DomainObject.Predmet.ProtuStrankaListNazivFormated>
    <izvorni_sadrzaj>
      <item>GREINER d.o.o.</item>
    </izvorni_sadrzaj>
    <derivirana_varijabla naziv="DomainObject.Predmet.ProtuStrankaListNazivFormated_1">
      <item>GREINER d.o.o.</item>
    </derivirana_varijabla>
  </DomainObject.Predmet.ProtuStrankaListNazivFormated>
  <DomainObject.Predmet.ProtuStrankaListNazivFormatedOIB>
    <izvorni_sadrzaj>
      <item>GREINER d.o.o., OIB 23606503773</item>
    </izvorni_sadrzaj>
    <derivirana_varijabla naziv="DomainObject.Predmet.ProtuStrankaListNazivFormatedOIB_1">
      <item>GREINER d.o.o., OIB 23606503773</item>
    </derivirana_varijabla>
  </DomainObject.Predmet.ProtuStrankaListNazivFormatedOIB>
  <DomainObject.Predmet.OstaliListFormated>
    <izvorni_sadrzaj>
      <item>Hrvoje Kuprešak punomoćnik sudionika u postupku GREINER d.o.o.</item>
    </izvorni_sadrzaj>
    <derivirana_varijabla naziv="DomainObject.Predmet.OstaliListFormated_1">
      <item>Hrvoje Kuprešak punomoćnik sudionika u postupku GREINER d.o.o.</item>
    </derivirana_varijabla>
  </DomainObject.Predmet.OstaliListFormated>
  <DomainObject.Predmet.OstaliListFormatedOIB>
    <izvorni_sadrzaj>
      <item>Hrvoje Kuprešak punomoćnik sudionika u postupku GREINER d.o.o.</item>
    </izvorni_sadrzaj>
    <derivirana_varijabla naziv="DomainObject.Predmet.OstaliListFormatedOIB_1">
      <item>Hrvoje Kuprešak punomoćnik sudionika u postupku GREINER d.o.o.</item>
    </derivirana_varijabla>
  </DomainObject.Predmet.OstaliListFormatedOIB>
  <DomainObject.Predmet.OstaliListFormatedWithAdress>
    <izvorni_sadrzaj>
      <item>Hrvoje Kuprešak, Trg Ivana Meštrovića 2, 10000 Zagreb punomoćnik sudionika u postupku GREINER d.o.o.</item>
    </izvorni_sadrzaj>
    <derivirana_varijabla naziv="DomainObject.Predmet.OstaliListFormatedWithAdress_1">
      <item>Hrvoje Kuprešak, Trg Ivana Meštrovića 2, 10000 Zagreb punomoćnik sudionika u postupku GREINER d.o.o.</item>
    </derivirana_varijabla>
  </DomainObject.Predmet.OstaliListFormatedWithAdress>
  <DomainObject.Predmet.OstaliListFormatedWithAdressOIB>
    <izvorni_sadrzaj>
      <item>Hrvoje Kuprešak, Trg Ivana Meštrovića 2, 10000 Zagreb punomoćnik sudionika u postupku GREINER d.o.o.</item>
    </izvorni_sadrzaj>
    <derivirana_varijabla naziv="DomainObject.Predmet.OstaliListFormatedWithAdressOIB_1">
      <item>Hrvoje Kuprešak, Trg Ivana Meštrovića 2, 10000 Zagreb punomoćnik sudionika u postupku GREINER d.o.o.</item>
    </derivirana_varijabla>
  </DomainObject.Predmet.OstaliListFormatedWithAdressOIB>
  <DomainObject.Predmet.OstaliListNazivFormated>
    <izvorni_sadrzaj>
      <item>Hrvoje Kuprešak</item>
    </izvorni_sadrzaj>
    <derivirana_varijabla naziv="DomainObject.Predmet.OstaliListNazivFormated_1">
      <item>Hrvoje Kuprešak</item>
    </derivirana_varijabla>
  </DomainObject.Predmet.OstaliListNazivFormated>
  <DomainObject.Predmet.OstaliListNazivFormatedOIB>
    <izvorni_sadrzaj>
      <item>Hrvoje Kuprešak</item>
    </izvorni_sadrzaj>
    <derivirana_varijabla naziv="DomainObject.Predmet.OstaliListNazivFormatedOIB_1">
      <item>Hrvoje Kuprešak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St-935/2018-20</izvorni_sadrzaj>
    <derivirana_varijabla naziv="DomainObject.PoslovniBrojDokumenta_1">St-935/2018-20</derivirana_varijabla>
  </DomainObject.PoslovniBrojDokumenta>
  <DomainObject.Predmet.StrankaIDrugi>
    <izvorni_sadrzaj>GREINER d.o.o.</izvorni_sadrzaj>
    <derivirana_varijabla naziv="DomainObject.Predmet.StrankaIDrugi_1">GREINER d.o.o.</derivirana_varijabla>
  </DomainObject.Predmet.StrankaIDrugi>
  <DomainObject.Predmet.ProtustrankaIDrugi>
    <izvorni_sadrzaj>GREINER d.o.o.</izvorni_sadrzaj>
    <derivirana_varijabla naziv="DomainObject.Predmet.ProtustrankaIDrugi_1">GREINER d.o.o.</derivirana_varijabla>
  </DomainObject.Predmet.ProtustrankaIDrugi>
  <DomainObject.Predmet.StrankaIDrugiAdressOIB>
    <izvorni_sadrzaj>GREINER d.o.o., OIB 23606503773, Manterovčak 9, 10000 Zagreb</izvorni_sadrzaj>
    <derivirana_varijabla naziv="DomainObject.Predmet.StrankaIDrugiAdressOIB_1">GREINER d.o.o., OIB 23606503773, Manterovčak 9, 10000 Zagreb</derivirana_varijabla>
  </DomainObject.Predmet.StrankaIDrugiAdressOIB>
  <DomainObject.Predmet.ProtustrankaIDrugiAdressOIB>
    <izvorni_sadrzaj>GREINER d.o.o., OIB 23606503773, Manterovčak 9, 10000 Zagreb</izvorni_sadrzaj>
    <derivirana_varijabla naziv="DomainObject.Predmet.ProtustrankaIDrugiAdressOIB_1">GREINER d.o.o., OIB 23606503773, Manterovčak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GREINER d.o.o.</item>
      <item>GREINER d.o.o.</item>
      <item>Hrvoje Kuprešak</item>
    </izvorni_sadrzaj>
    <derivirana_varijabla naziv="DomainObject.Predmet.SudioniciListNaziv_1">
      <item>GREINER d.o.o.</item>
      <item>GREINER d.o.o.</item>
      <item>Hrvoje Kuprešak</item>
    </derivirana_varijabla>
  </DomainObject.Predmet.SudioniciListNaziv>
  <DomainObject.Predmet.SudioniciListAdressOIB>
    <izvorni_sadrzaj>
      <item>GREINER d.o.o., OIB 23606503773, Manterovčak 9,10000 Zagreb</item>
      <item>GREINER d.o.o., OIB 23606503773, Manterovčak 9,10000 Zagreb</item>
      <item>Hrvoje Kuprešak, Trg Ivana Meštrovića 2,10000 Zagreb</item>
    </izvorni_sadrzaj>
    <derivirana_varijabla naziv="DomainObject.Predmet.SudioniciListAdressOIB_1">
      <item>GREINER d.o.o., OIB 23606503773, Manterovčak 9,10000 Zagreb</item>
      <item>GREINER d.o.o., OIB 23606503773, Manterovčak 9,10000 Zagreb</item>
      <item>Hrvoje Kuprešak, Trg Ivana Meštrovića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23606503773</item>
      <item>, OIB 23606503773</item>
      <item>, OIB null</item>
    </izvorni_sadrzaj>
    <derivirana_varijabla naziv="DomainObject.Predmet.SudioniciListNazivOIB_1">
      <item>, OIB 23606503773</item>
      <item>, OIB 23606503773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B8599F-A064-44DC-9FE1-554567327E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1100</properties:Words>
  <properties:Characters>6331</properties:Characters>
  <properties:Lines>128</properties:Lines>
  <properties:Paragraphs>33</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2018-04-27T13:54:00Z</dcterms:created>
  <dc:creator>nribaric</dc:creator>
  <cp:lastModifiedBy>Natalija Perković</cp:lastModifiedBy>
  <cp:lastPrinted>2018-04-30T07:09:00Z</cp:lastPrinted>
  <dcterms:modified xmlns:xsi="http://www.w3.org/2001/XMLSchema-instance" xsi:type="dcterms:W3CDTF">2018-04-30T07:09:00Z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St-935/2018-20 / Odluka - Rješenje o ispravku ili dopuni prijedloga (Ispravak_prijedloga_POSTOJEĆA_PRAVNA_OSOBA_VJEROVNIK.docx)</vt:lpwstr>
  </prop:property>
  <prop:property name="CC_coloring" pid="4" fmtid="{D5CDD505-2E9C-101B-9397-08002B2CF9AE}">
    <vt:bool>false</vt:bool>
  </prop:property>
  <prop:property name="BrojStranica" pid="5" fmtid="{D5CDD505-2E9C-101B-9397-08002B2CF9AE}">
    <vt:i4>3</vt:i4>
  </prop:property>
</prop:Properties>
</file>