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2171" w14:paraId="43b2171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AE1243">
        <w:t>34</w:t>
      </w:r>
      <w:r w:rsidR="00496DC7">
        <w:t>2</w:t>
      </w:r>
      <w:r>
        <w:t>/2018-</w:t>
      </w:r>
      <w:r w:rsidR="007645C4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9B3F24">
        <w:t>NOEL TRANSFERS jednostavno društvo s ograničenom odgovornošću za prijevoz i usluge, turistička agencija, OIB: 98006569245, Split, Mandićeva 16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9B3F24">
        <w:t>Antronija Perišić iz Splita, Mandićeva 16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87071"/>
    <w:rsid w:val="000933F1"/>
    <w:rsid w:val="000A1228"/>
    <w:rsid w:val="000A7750"/>
    <w:rsid w:val="000E77DB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B3F24"/>
    <w:rsid w:val="00A05026"/>
    <w:rsid w:val="00A065E7"/>
    <w:rsid w:val="00A86D22"/>
    <w:rsid w:val="00AB6E49"/>
    <w:rsid w:val="00AC09D9"/>
    <w:rsid w:val="00AE1243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24B82"/>
    <w:rsid w:val="00C362EB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F5686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7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7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St-342/2018</izvorni_sadrzaj>
    <derivirana_varijabla naziv="DomainObject.Predmet.OznakaBroj_1">St-342/2018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NOEL TRANSFERS jednostavno društvo s ograničenom odgovornošću za prijevoz i usluge, turistička agencija</izvorni_sadrzaj>
    <derivirana_varijabla naziv="DomainObject.Predmet.ProtustrankaFormated_1">  NOEL TRANSFERS jednostavno društvo s ograničenom odgovornošću za prijevoz i usluge, turistička agencija</derivirana_varijabla>
  </DomainObject.Predmet.ProtustrankaFormated>
  <DomainObject.Predmet.ProtustrankaFormatedOIB>
    <izvorni_sadrzaj>  NOEL TRANSFERS jednostavno društvo s ograničenom odgovornošću za prijevoz i usluge, turistička agencija, OIB 98006569245</izvorni_sadrzaj>
    <derivirana_varijabla naziv="DomainObject.Predmet.ProtustrankaFormatedOIB_1">  NOEL TRANSFERS jednostavno društvo s ograničenom odgovornošću za prijevoz i usluge, turistička agencija, OIB 98006569245</derivirana_varijabla>
  </DomainObject.Predmet.ProtustrankaFormatedOIB>
  <DomainObject.Predmet.ProtustrankaFormatedWithAdress>
    <izvorni_sadrzaj> NOEL TRANSFERS jednostavno društvo s ograničenom odgovornošću za prijevoz i usluge, turistička agencija, Mandićeva 116, 21000 Split</izvorni_sadrzaj>
    <derivirana_varijabla naziv="DomainObject.Predmet.ProtustrankaFormatedWithAdress_1"> NOEL TRANSFERS jednostavno društvo s ograničenom odgovornošću za prijevoz i usluge, turistička agencija, Mandićeva 116, 21000 Split</derivirana_varijabla>
  </DomainObject.Predmet.ProtustrankaFormatedWithAdress>
  <DomainObject.Predmet.ProtustrankaFormatedWithAdressOIB>
    <izvorni_sadrzaj> NOEL TRANSFERS jednostavno društvo s ograničenom odgovornošću za prijevoz i usluge, turistička agencija, OIB 98006569245, Mandićeva 116, 21000 Split</izvorni_sadrzaj>
    <derivirana_varijabla naziv="DomainObject.Predmet.ProtustrankaFormatedWithAdressOIB_1"> NOEL TRANSFERS jednostavno društvo s ograničenom odgovornošću za prijevoz i usluge, turistička agencija, OIB 98006569245, Mandićeva 116, 21000 Split</derivirana_varijabla>
  </DomainObject.Predmet.ProtustrankaFormatedWithAdressOIB>
  <DomainObject.Predmet.ProtustrankaWithAdress>
    <izvorni_sadrzaj>NOEL TRANSFERS jednostavno društvo s ograničenom odgovornošću za prijevoz i usluge, turistička agencija Mandićeva 116, 21000 Split</izvorni_sadrzaj>
    <derivirana_varijabla naziv="DomainObject.Predmet.ProtustrankaWithAdress_1">NOEL TRANSFERS jednostavno društvo s ograničenom odgovornošću za prijevoz i usluge, turistička agencija Mandićeva 116, 21000 Split</derivirana_varijabla>
  </DomainObject.Predmet.ProtustrankaWithAdress>
  <DomainObject.Predmet.ProtustrankaWithAdressOIB>
    <izvorni_sadrzaj>NOEL TRANSFERS jednostavno društvo s ograničenom odgovornošću za prijevoz i usluge, turistička agencija, OIB 98006569245, Mandićeva 116, 21000 Split</izvorni_sadrzaj>
    <derivirana_varijabla naziv="DomainObject.Predmet.ProtustrankaWithAdressOIB_1">NOEL TRANSFERS jednostavno društvo s ograničenom odgovornošću za prijevoz i usluge, turistička agencija, OIB 98006569245, Mandićeva 116, 21000 Split</derivirana_varijabla>
  </DomainObject.Predmet.ProtustrankaWithAdressOIB>
  <DomainObject.Predmet.ProtustrankaNazivFormated>
    <izvorni_sadrzaj>NOEL TRANSFERS jednostavno društvo s ograničenom odgovornošću za prijevoz i usluge, turistička agencija</izvorni_sadrzaj>
    <derivirana_varijabla naziv="DomainObject.Predmet.ProtustrankaNazivFormated_1">NOEL TRANSFERS jednostavno društvo s ograničenom odgovornošću za prijevoz i usluge, turistička agencija</derivirana_varijabla>
  </DomainObject.Predmet.ProtustrankaNazivFormated>
  <DomainObject.Predmet.ProtustrankaNazivFormatedOIB>
    <izvorni_sadrzaj>NOEL TRANSFERS jednostavno društvo s ograničenom odgovornošću za prijevoz i usluge, turistička agencija, OIB 98006569245</izvorni_sadrzaj>
    <derivirana_varijabla naziv="DomainObject.Predmet.ProtustrankaNazivFormatedOIB_1">NOEL TRANSFERS jednostavno društvo s ograničenom odgovornošću za prijevoz i usluge, turistička agencija, OIB 98006569245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RH, OIB 18683136487 zastupanog po punomoćniku ŽUPANIJSKO DRŽAVNO ODVJETNIŠTVO U SPLITU</izvorni_sadrzaj>
    <derivirana_varijabla naziv="DomainObject.Predmet.StrankaFormatedWithAdressOIB_1"> Ministarstvo financija RH, OIB 18683136487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 U SPLITU</item>
    </izvorni_sadrzaj>
    <derivirana_varijabla naziv="DomainObject.Predmet.StrankaListFormatedWithAdressOIB_1">
      <item>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NOEL TRANSFERS jednostavno društvo s ograničenom odgovornošću za prijevoz i usluge, turistička agencija</item>
    </izvorni_sadrzaj>
    <derivirana_varijabla naziv="DomainObject.Predmet.ProtuStrankaListFormated_1">
      <item>NOEL TRANSFERS jednostavno društvo s ograničenom odgovornošću za prijevoz i usluge, turistička agencija</item>
    </derivirana_varijabla>
  </DomainObject.Predmet.ProtuStrankaListFormated>
  <DomainObject.Predmet.ProtuStrankaListFormatedOIB>
    <izvorni_sadrzaj>
      <item>NOEL TRANSFERS jednostavno društvo s ograničenom odgovornošću za prijevoz i usluge, turistička agencija, OIB 98006569245</item>
    </izvorni_sadrzaj>
    <derivirana_varijabla naziv="DomainObject.Predmet.ProtuStrankaListFormatedOIB_1">
      <item>NOEL TRANSFERS jednostavno društvo s ograničenom odgovornošću za prijevoz i usluge, turistička agencija, OIB 98006569245</item>
    </derivirana_varijabla>
  </DomainObject.Predmet.ProtuStrankaListFormatedOIB>
  <DomainObject.Predmet.ProtuStrankaListFormatedWithAdress>
    <izvorni_sadrzaj>
      <item>NOEL TRANSFERS jednostavno društvo s ograničenom odgovornošću za prijevoz i usluge, turistička agencija, Mandićeva 116, 21000 Split</item>
    </izvorni_sadrzaj>
    <derivirana_varijabla naziv="DomainObject.Predmet.ProtuStrankaListFormatedWithAdress_1">
      <item>NOEL TRANSFERS jednostavno društvo s ograničenom odgovornošću za prijevoz i usluge, turistička agencija, Mandićeva 116, 21000 Split</item>
    </derivirana_varijabla>
  </DomainObject.Predmet.ProtuStrankaListFormatedWithAdress>
  <DomainObject.Predmet.ProtuStrankaListFormatedWithAdressOIB>
    <izvorni_sadrzaj>
      <item>NOEL TRANSFERS jednostavno društvo s ograničenom odgovornošću za prijevoz i usluge, turistička agencija, OIB 98006569245, Mandićeva 116, 21000 Split</item>
    </izvorni_sadrzaj>
    <derivirana_varijabla naziv="DomainObject.Predmet.ProtuStrankaListFormatedWithAdressOIB_1">
      <item>NOEL TRANSFERS jednostavno društvo s ograničenom odgovornošću za prijevoz i usluge, turistička agencija, OIB 98006569245, Mandićeva 116, 21000 Split</item>
    </derivirana_varijabla>
  </DomainObject.Predmet.ProtuStrankaListFormatedWithAdressOIB>
  <DomainObject.Predmet.ProtuStrankaListNazivFormated>
    <izvorni_sadrzaj>
      <item>NOEL TRANSFERS jednostavno društvo s ograničenom odgovornošću za prijevoz i usluge, turistička agencija</item>
    </izvorni_sadrzaj>
    <derivirana_varijabla naziv="DomainObject.Predmet.ProtuStrankaListNazivFormated_1">
      <item>NOEL TRANSFERS jednostavno društvo s ograničenom odgovornošću za prijevoz i usluge, turistička agencija</item>
    </derivirana_varijabla>
  </DomainObject.Predmet.ProtuStrankaListNazivFormated>
  <DomainObject.Predmet.ProtuStrankaListNazivFormatedOIB>
    <izvorni_sadrzaj>
      <item>NOEL TRANSFERS jednostavno društvo s ograničenom odgovornošću za prijevoz i usluge, turistička agencija, OIB 98006569245</item>
    </izvorni_sadrzaj>
    <derivirana_varijabla naziv="DomainObject.Predmet.ProtuStrankaListNazivFormatedOIB_1">
      <item>NOEL TRANSFERS jednostavno društvo s ograničenom odgovornošću za prijevoz i usluge, turistička agencija, OIB 98006569245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NOEL TRANSFERS jednostavno društvo s ograničenom odgovornošću za prijevoz i usluge, turistička agencija</izvorni_sadrzaj>
    <derivirana_varijabla naziv="DomainObject.Predmet.ProtustrankaIDrugi_1">NOEL TRANSFERS jednostavno društvo s ograničenom odgovornošću za prijevoz i usluge, turistička agencija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NOEL TRANSFERS jednostavno društvo s ograničenom odgovornošću za prijevoz i usluge, turistička agencija, OIB 98006569245, Mandićeva 116, 21000 Split</izvorni_sadrzaj>
    <derivirana_varijabla naziv="DomainObject.Predmet.ProtustrankaIDrugiAdressOIB_1">NOEL TRANSFERS jednostavno društvo s ograničenom odgovornošću za prijevoz i usluge, turistička agencija, OIB 98006569245, Mandićeva 116,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NOEL TRANSFERS jednostavno društvo s ograničenom odgovornošću za prijevoz i usluge, turistička agencija</item>
      <item>Ministarstvo financija RH</item>
      <item>ŽUPANIJSKO DRŽAVNO ODVJETNIŠTVO U SPLITU</item>
    </izvorni_sadrzaj>
    <derivirana_varijabla naziv="DomainObject.Predmet.SudioniciListNaziv_1">
      <item>NOEL TRANSFERS jednostavno društvo s ograničenom odgovornošću za prijevoz i usluge, turistička agencija</item>
      <item>Ministarstvo financija RH</item>
      <item>ŽUPANIJSKO DRŽAVNO ODVJETNIŠTVO U SPLITU</item>
    </derivirana_varijabla>
  </DomainObject.Predmet.SudioniciListNaziv>
  <DomainObject.Predmet.SudioniciListAdressOIB>
    <izvorni_sadrzaj>
      <item>NOEL TRANSFERS jednostavno društvo s ograničenom odgovornošću za prijevoz i usluge, turistička agencija, OIB 98006569245, Mandićeva 116,21000 Split</item>
      <item>Ministarstvo financija RH, OIB 18683136487</item>
      <item>ŽUPANIJSKO DRŽAVNO ODVJETNIŠTVO U SPLITU</item>
    </izvorni_sadrzaj>
    <derivirana_varijabla naziv="DomainObject.Predmet.SudioniciListAdressOIB_1">
      <item>NOEL TRANSFERS jednostavno društvo s ograničenom odgovornošću za prijevoz i usluge, turistička agencija, OIB 98006569245, Mandićeva 116,21000 Split</item>
      <item>Ministarstvo financija RH,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98006569245</item>
      <item>, OIB 18683136487</item>
      <item>, OIB null</item>
    </izvorni_sadrzaj>
    <derivirana_varijabla naziv="DomainObject.Predmet.SudioniciListNazivOIB_1">
      <item>, OIB 98006569245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735</properties:Characters>
  <properties:Lines>36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2018-10-24T08:19:00Z</dcterms:created>
  <dc:creator>Marija Elez</dc:creator>
  <cp:lastModifiedBy>Marija Elez</cp:lastModifiedBy>
  <cp:lastPrinted>2018-10-24T08:22:00Z</cp:lastPrinted>
  <dcterms:modified xmlns:xsi="http://www.w3.org/2001/XMLSchema-instance" xsi:type="dcterms:W3CDTF">2018-10-24T08:22:00Z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342.docx)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