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2ef" w14:paraId="42c12ef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9678E0">
      <w:r w:rsidRPr="009678E0">
        <w:t>REPUBLIKA HRVATSKA</w:t>
      </w:r>
    </w:p>
    <w:p w:rsidRDefault="001D7C1D" w:rsidP="001D7C1D" w:rsidR="001D7C1D" w:rsidRPr="009678E0">
      <w:r w:rsidRPr="009678E0">
        <w:t>TRGOVAČKI SUD U ZAGREBU</w:t>
      </w:r>
    </w:p>
    <w:p w:rsidRDefault="001D7C1D" w:rsidP="001D7C1D" w:rsidR="001D7C1D" w:rsidRPr="0063308C">
      <w:r w:rsidRPr="009678E0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8C40F8">
        <w:t>1709/2017</w:t>
      </w:r>
      <w:r w:rsidR="009678E0">
        <w:t>-3</w:t>
      </w:r>
    </w:p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8C40F8" w:rsidP="008C40F8" w:rsidR="008C40F8">
      <w:pPr>
        <w:ind w:firstLine="708"/>
        <w:jc w:val="both"/>
      </w:pPr>
      <w:r w:rsidRPr="00565C4F">
        <w:t xml:space="preserve">Trgovački sud u Zagrebu, po sucu Nikoli Ribariću, u postupku predstečajne nagodbe u povodu prijedloga dužnika </w:t>
      </w:r>
      <w:r w:rsidRPr="00282B6E">
        <w:t xml:space="preserve">KAJZER-STIL d.o.o. </w:t>
      </w:r>
      <w:r>
        <w:t xml:space="preserve">, Zagreb (Grad Zagreb), Ulica Kalinovica 9, OIB: </w:t>
      </w:r>
      <w:r w:rsidRPr="00282B6E">
        <w:t>89877802346</w:t>
      </w:r>
      <w:r>
        <w:t xml:space="preserve">, dana 8. studenoga 2017. godine </w:t>
      </w:r>
    </w:p>
    <w:p w:rsidRDefault="001D7C1D" w:rsidP="00552AAE" w:rsidR="001D7C1D">
      <w:pPr>
        <w:jc w:val="both"/>
      </w:pPr>
    </w:p>
    <w:p w:rsidRDefault="001D7C1D" w:rsidP="0042407B" w:rsidR="0042407B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1D7C1D">
        <w:t xml:space="preserve">dužnik </w:t>
      </w:r>
      <w:r w:rsidR="008C40F8" w:rsidRPr="00282B6E">
        <w:t xml:space="preserve">KAJZER-STIL d.o.o. </w:t>
      </w:r>
      <w:r w:rsidR="008C40F8">
        <w:t xml:space="preserve">, Zagreb (Grad Zagreb), Ulica Kalinovica 9, OIB: </w:t>
      </w:r>
      <w:r w:rsidR="008C40F8" w:rsidRPr="00282B6E">
        <w:t>89877802346</w:t>
      </w:r>
      <w:r w:rsidR="008C40F8">
        <w:t xml:space="preserve">, </w:t>
      </w:r>
      <w:r w:rsidRPr="00C30926">
        <w:t xml:space="preserve">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1D7C1D">
        <w:t>rješenja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8C40F8">
        <w:t>1709</w:t>
      </w:r>
      <w:r w:rsidR="001D7C1D">
        <w:t>-201</w:t>
      </w:r>
      <w:r w:rsidR="008C40F8">
        <w:t>7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dostavi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 w:rsidRPr="00C30926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alineja </w:t>
      </w:r>
      <w:r>
        <w:t>1</w:t>
      </w:r>
      <w:r w:rsidRPr="00C30926">
        <w:t xml:space="preserve">.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1D7C1D">
        <w:t>3. Stečajnog zakona</w:t>
      </w:r>
      <w:r w:rsidRPr="00C30926">
        <w:t>).</w:t>
      </w:r>
    </w:p>
    <w:p w:rsidRDefault="0042407B" w:rsidP="0042407B" w:rsidR="0042407B" w:rsidRPr="009678E0">
      <w:pPr>
        <w:jc w:val="center"/>
      </w:pPr>
      <w:r w:rsidRPr="009678E0">
        <w:t>Obrazloženje</w:t>
      </w:r>
    </w:p>
    <w:p w:rsidRDefault="0042407B" w:rsidP="0042407B" w:rsidR="0042407B" w:rsidRPr="009678E0">
      <w:pPr>
        <w:pStyle w:val="Tijeloteksta"/>
        <w:jc w:val="center"/>
      </w:pPr>
    </w:p>
    <w:p w:rsidRDefault="001D7C1D" w:rsidP="001D7C1D" w:rsidR="001D7C1D" w:rsidRPr="00D0792E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1D7C1D" w:rsidP="001D7C1D" w:rsidR="001D7C1D">
      <w:pPr>
        <w:jc w:val="both"/>
      </w:pPr>
      <w:r>
        <w:t>Odredbom članka 28.st.1. Stečajnog zakona određeno je kako je predlagatelj kao dužnik dužan uplatiti predujam za troškove predstečajnog postupka u iznosu od 5.000,00 kuna.</w:t>
      </w:r>
    </w:p>
    <w:p w:rsidRDefault="001D7C1D" w:rsidP="001D7C1D" w:rsidR="001D7C1D">
      <w:pPr>
        <w:jc w:val="both"/>
      </w:pPr>
      <w:r>
        <w:t>Dužnik je upozoren na posljedice propuštanja uplate, u skladu s odredbom članka 28.st.3. Stečajnog zakona.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8C40F8" w:rsidP="001D7C1D" w:rsidR="001D7C1D">
      <w:pPr>
        <w:jc w:val="center"/>
      </w:pPr>
      <w:r>
        <w:t xml:space="preserve">U Zagrebu, </w:t>
      </w:r>
      <w:r w:rsidR="00A73B0F">
        <w:t>8</w:t>
      </w:r>
      <w:r>
        <w:t xml:space="preserve"> studenoga 2017</w:t>
      </w:r>
      <w:r w:rsidR="001D7C1D"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9678E0" w:rsidP="00E91121" w:rsidR="00967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78E0" w:rsidP="00E91121" w:rsidR="009678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78E0" w:rsidP="00E91121" w:rsidR="009678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78E0" w:rsidP="00E91121" w:rsidR="009678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78E0" w:rsidP="00E91121" w:rsidR="009678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008" w:rsidP="008C40F8" w:rsidR="0049400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pPr>
        <w:pStyle w:val="Tijeloteksta"/>
        <w:ind w:left="5760"/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D7C1D" w:rsidP="001D7C1D" w:rsidR="001D7C1D" w:rsidRPr="009969B9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ZPP-a). </w:t>
      </w:r>
    </w:p>
    <w:p w:rsidRDefault="001D7C1D" w:rsidP="001D7C1D" w:rsidR="001D7C1D"/>
    <w:p w:rsidRDefault="001D7C1D" w:rsidP="001D7C1D" w:rsidR="001D7C1D"/>
    <w:p w:rsidRDefault="00494008" w:rsidP="001D7C1D" w:rsidR="00494008"/>
    <w:p w:rsidRDefault="00494008" w:rsidP="001D7C1D" w:rsidR="00494008"/>
    <w:p w:rsidRDefault="00494008" w:rsidP="001D7C1D" w:rsidR="00494008"/>
    <w:p w:rsidRDefault="00494008" w:rsidP="001D7C1D" w:rsidR="00494008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9678E0" w:rsidP="00D524F4" w:rsidR="009678E0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0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</w:t>
    </w:r>
    <w:r w:rsidR="000149C1">
      <w:t>.</w:t>
    </w:r>
    <w:r>
      <w:t xml:space="preserve"> St -</w:t>
    </w:r>
    <w:r w:rsidR="008C40F8">
      <w:t>1709/2017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D7C1D"/>
    <w:rsid w:val="00220063"/>
    <w:rsid w:val="0042407B"/>
    <w:rsid w:val="00494008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3035"/>
    <w:rsid w:val="0085489D"/>
    <w:rsid w:val="00873338"/>
    <w:rsid w:val="008C40F8"/>
    <w:rsid w:val="009678E0"/>
    <w:rsid w:val="009903DB"/>
    <w:rsid w:val="009C3707"/>
    <w:rsid w:val="00A545CD"/>
    <w:rsid w:val="00A73B0F"/>
    <w:rsid w:val="00B13F51"/>
    <w:rsid w:val="00B86AA5"/>
    <w:rsid w:val="00BC21E9"/>
    <w:rsid w:val="00C22FB5"/>
    <w:rsid w:val="00C25555"/>
    <w:rsid w:val="00C73C08"/>
    <w:rsid w:val="00CD09E2"/>
    <w:rsid w:val="00D03905"/>
    <w:rsid w:val="00D524F4"/>
    <w:rsid w:val="00D91CEA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3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53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St-1709/2017</izvorni_sadrzaj>
    <derivirana_varijabla naziv="DomainObject.Predmet.OznakaBroj_1">St-1709/2017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KAJZER-STIL d.o.o.</izvorni_sadrzaj>
    <derivirana_varijabla naziv="DomainObject.Predmet.ProtustrankaFormated_1">  KAJZER-STIL d.o.o.</derivirana_varijabla>
  </DomainObject.Predmet.ProtustrankaFormated>
  <DomainObject.Predmet.ProtustrankaFormatedOIB>
    <izvorni_sadrzaj>  KAJZER-STIL d.o.o., OIB 89877802346</izvorni_sadrzaj>
    <derivirana_varijabla naziv="DomainObject.Predmet.ProtustrankaFormatedOIB_1">  KAJZER-STIL d.o.o., OIB 89877802346</derivirana_varijabla>
  </DomainObject.Predmet.ProtustrankaFormatedOIB>
  <DomainObject.Predmet.ProtustrankaFormatedWithAdress>
    <izvorni_sadrzaj> KAJZER-STIL d.o.o., Ulica Kalinovica 9, 10000 Zagreb</izvorni_sadrzaj>
    <derivirana_varijabla naziv="DomainObject.Predmet.ProtustrankaFormatedWithAdress_1"> KAJZER-STIL d.o.o., Ulica Kalinovica 9, 10000 Zagreb</derivirana_varijabla>
  </DomainObject.Predmet.ProtustrankaFormatedWithAdress>
  <DomainObject.Predmet.ProtustrankaFormatedWithAdressOIB>
    <izvorni_sadrzaj> KAJZER-STIL d.o.o., OIB 89877802346, Ulica Kalinovica 9, 10000 Zagreb</izvorni_sadrzaj>
    <derivirana_varijabla naziv="DomainObject.Predmet.ProtustrankaFormatedWithAdressOIB_1"> KAJZER-STIL d.o.o., OIB 89877802346, Ulica Kalinovica 9, 10000 Zagreb</derivirana_varijabla>
  </DomainObject.Predmet.ProtustrankaFormatedWithAdressOIB>
  <DomainObject.Predmet.ProtustrankaWithAdress>
    <izvorni_sadrzaj>KAJZER-STIL d.o.o. Ulica Kalinovica 9, 10000 Zagreb</izvorni_sadrzaj>
    <derivirana_varijabla naziv="DomainObject.Predmet.ProtustrankaWithAdress_1">KAJZER-STIL d.o.o. Ulica Kalinovica 9, 10000 Zagreb</derivirana_varijabla>
  </DomainObject.Predmet.ProtustrankaWithAdress>
  <DomainObject.Predmet.ProtustrankaWithAdressOIB>
    <izvorni_sadrzaj>KAJZER-STIL d.o.o., OIB 89877802346, Ulica Kalinovica 9, 10000 Zagreb</izvorni_sadrzaj>
    <derivirana_varijabla naziv="DomainObject.Predmet.ProtustrankaWithAdressOIB_1">KAJZER-STIL d.o.o., OIB 89877802346, Ulica Kalinovica 9, 10000 Zagreb</derivirana_varijabla>
  </DomainObject.Predmet.ProtustrankaWithAdressOIB>
  <DomainObject.Predmet.ProtustrankaNazivFormated>
    <izvorni_sadrzaj>KAJZER-STIL d.o.o.</izvorni_sadrzaj>
    <derivirana_varijabla naziv="DomainObject.Predmet.ProtustrankaNazivFormated_1">KAJZER-STIL d.o.o.</derivirana_varijabla>
  </DomainObject.Predmet.ProtustrankaNazivFormated>
  <DomainObject.Predmet.ProtustrankaNazivFormatedOIB>
    <izvorni_sadrzaj>KAJZER-STIL d.o.o., OIB 89877802346</izvorni_sadrzaj>
    <derivirana_varijabla naziv="DomainObject.Predmet.ProtustrankaNazivFormatedOIB_1">KAJZER-STIL d.o.o., OIB 89877802346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KAJZER-STIL d.o.o.; Ilija Balać</izvorni_sadrzaj>
    <derivirana_varijabla naziv="DomainObject.Predmet.StrankaFormated_1">  KAJZER-STIL d.o.o.; Ilija Balać</derivirana_varijabla>
  </DomainObject.Predmet.StrankaFormated>
  <DomainObject.Predmet.StrankaFormatedOIB>
    <izvorni_sadrzaj>  KAJZER-STIL d.o.o., OIB 89877802346; Ilija Balać, OIB 50522712577</izvorni_sadrzaj>
    <derivirana_varijabla naziv="DomainObject.Predmet.StrankaFormatedOIB_1">  KAJZER-STIL d.o.o., OIB 89877802346; Ilija Balać, OIB 50522712577</derivirana_varijabla>
  </DomainObject.Predmet.StrankaFormatedOIB>
  <DomainObject.Predmet.StrankaFormatedWithAdress>
    <izvorni_sadrzaj> KAJZER-STIL d.o.o., Ulica Kalinovica 9, 10000 Zagreb; Ilija Balać, Nova 60, Apatin</izvorni_sadrzaj>
    <derivirana_varijabla naziv="DomainObject.Predmet.StrankaFormatedWithAdress_1"> KAJZER-STIL d.o.o., Ulica Kalinovica 9, 10000 Zagreb; Ilija Balać, Nova 60, Apatin</derivirana_varijabla>
  </DomainObject.Predmet.StrankaFormatedWithAdress>
  <DomainObject.Predmet.StrankaFormatedWithAdressOIB>
    <izvorni_sadrzaj> KAJZER-STIL d.o.o., OIB 89877802346, Ulica Kalinovica 9, 10000 Zagreb; Ilija Balać, OIB 50522712577, Nova 60, Apatin</izvorni_sadrzaj>
    <derivirana_varijabla naziv="DomainObject.Predmet.StrankaFormatedWithAdressOIB_1"> KAJZER-STIL d.o.o., OIB 89877802346, Ulica Kalinovica 9, 10000 Zagreb; Ilija Balać, OIB 50522712577, Nova 60, Apatin</derivirana_varijabla>
  </DomainObject.Predmet.StrankaFormatedWithAdressOIB>
  <DomainObject.Predmet.StrankaWithAdress>
    <izvorni_sadrzaj>KAJZER-STIL d.o.o. Ulica Kalinovica 9,10000 Zagreb,Ilija Balać Nova 60,Apatin</izvorni_sadrzaj>
    <derivirana_varijabla naziv="DomainObject.Predmet.StrankaWithAdress_1">KAJZER-STIL d.o.o. Ulica Kalinovica 9,10000 Zagreb,Ilija Balać Nova 60,Apatin</derivirana_varijabla>
  </DomainObject.Predmet.StrankaWithAdress>
  <DomainObject.Predmet.StrankaWithAdressOIB>
    <izvorni_sadrzaj>KAJZER-STIL d.o.o., OIB 89877802346, Ulica Kalinovica 9,10000 Zagreb,Ilija Balać, OIB 50522712577, Nova 60,Apatin</izvorni_sadrzaj>
    <derivirana_varijabla naziv="DomainObject.Predmet.StrankaWithAdressOIB_1">KAJZER-STIL d.o.o., OIB 89877802346, Ulica Kalinovica 9,10000 Zagreb,Ilija Balać, OIB 50522712577, Nova 60,Apatin</derivirana_varijabla>
  </DomainObject.Predmet.StrankaWithAdressOIB>
  <DomainObject.Predmet.StrankaNazivFormated>
    <izvorni_sadrzaj>KAJZER-STIL d.o.o.,Ilija Balać</izvorni_sadrzaj>
    <derivirana_varijabla naziv="DomainObject.Predmet.StrankaNazivFormated_1">KAJZER-STIL d.o.o.,Ilija Balać</derivirana_varijabla>
  </DomainObject.Predmet.StrankaNazivFormated>
  <DomainObject.Predmet.StrankaNazivFormatedOIB>
    <izvorni_sadrzaj>KAJZER-STIL d.o.o., OIB 89877802346,Ilija Balać, OIB 50522712577</izvorni_sadrzaj>
    <derivirana_varijabla naziv="DomainObject.Predmet.StrankaNazivFormatedOIB_1">KAJZER-STIL d.o.o., OIB 89877802346,Ilija Balać, OIB 50522712577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KAJZER-STIL d.o.o.</item>
      <item>Ilija Balać</item>
    </izvorni_sadrzaj>
    <derivirana_varijabla naziv="DomainObject.Predmet.StrankaListFormated_1">
      <item>KAJZER-STIL d.o.o.</item>
      <item>Ilija Balać</item>
    </derivirana_varijabla>
  </DomainObject.Predmet.StrankaListFormated>
  <DomainObject.Predmet.StrankaListFormatedOIB>
    <izvorni_sadrzaj>
      <item>KAJZER-STIL d.o.o., OIB 89877802346</item>
      <item>Ilija Balać, OIB 50522712577</item>
    </izvorni_sadrzaj>
    <derivirana_varijabla naziv="DomainObject.Predmet.StrankaListFormatedOIB_1">
      <item>KAJZER-STIL d.o.o., OIB 89877802346</item>
      <item>Ilija Balać, OIB 50522712577</item>
    </derivirana_varijabla>
  </DomainObject.Predmet.StrankaListFormatedOIB>
  <DomainObject.Predmet.StrankaListFormatedWithAdress>
    <izvorni_sadrzaj>
      <item>KAJZER-STIL d.o.o., Ulica Kalinovica 9, 10000 Zagreb</item>
      <item>Ilija Balać, Nova 60, Apatin</item>
    </izvorni_sadrzaj>
    <derivirana_varijabla naziv="DomainObject.Predmet.StrankaListFormatedWithAdress_1">
      <item>KAJZER-STIL d.o.o., Ulica Kalinovica 9, 10000 Zagreb</item>
      <item>Ilija Balać, Nova 60, Apatin</item>
    </derivirana_varijabla>
  </DomainObject.Predmet.StrankaListFormatedWithAdress>
  <DomainObject.Predmet.StrankaListFormatedWithAdressOIB>
    <izvorni_sadrzaj>
      <item>KAJZER-STIL d.o.o., OIB 89877802346, Ulica Kalinovica 9, 10000 Zagreb</item>
      <item>Ilija Balać, OIB 50522712577, Nova 60, Apatin</item>
    </izvorni_sadrzaj>
    <derivirana_varijabla naziv="DomainObject.Predmet.StrankaListFormatedWithAdressOIB_1">
      <item>KAJZER-STIL d.o.o., OIB 89877802346, Ulica Kalinovica 9, 10000 Zagreb</item>
      <item>Ilija Balać, OIB 50522712577, Nova 60, Apatin</item>
    </derivirana_varijabla>
  </DomainObject.Predmet.StrankaListFormatedWithAdressOIB>
  <DomainObject.Predmet.StrankaListNazivFormated>
    <izvorni_sadrzaj>
      <item>KAJZER-STIL d.o.o.</item>
      <item>Ilija Balać</item>
    </izvorni_sadrzaj>
    <derivirana_varijabla naziv="DomainObject.Predmet.StrankaListNazivFormated_1">
      <item>KAJZER-STIL d.o.o.</item>
      <item>Ilija Balać</item>
    </derivirana_varijabla>
  </DomainObject.Predmet.StrankaListNazivFormated>
  <DomainObject.Predmet.StrankaListNazivFormatedOIB>
    <izvorni_sadrzaj>
      <item>KAJZER-STIL d.o.o., OIB 89877802346</item>
      <item>Ilija Balać, OIB 50522712577</item>
    </izvorni_sadrzaj>
    <derivirana_varijabla naziv="DomainObject.Predmet.StrankaListNazivFormatedOIB_1">
      <item>KAJZER-STIL d.o.o., OIB 89877802346</item>
      <item>Ilija Balać, OIB 50522712577</item>
    </derivirana_varijabla>
  </DomainObject.Predmet.StrankaListNazivFormatedOIB>
  <DomainObject.Predmet.ProtuStrankaListFormated>
    <izvorni_sadrzaj>
      <item>KAJZER-STIL d.o.o.</item>
    </izvorni_sadrzaj>
    <derivirana_varijabla naziv="DomainObject.Predmet.ProtuStrankaListFormated_1">
      <item>KAJZER-STIL d.o.o.</item>
    </derivirana_varijabla>
  </DomainObject.Predmet.ProtuStrankaListFormated>
  <DomainObject.Predmet.ProtuStrankaListFormatedOIB>
    <izvorni_sadrzaj>
      <item>KAJZER-STIL d.o.o., OIB 89877802346</item>
    </izvorni_sadrzaj>
    <derivirana_varijabla naziv="DomainObject.Predmet.ProtuStrankaListFormatedOIB_1">
      <item>KAJZER-STIL d.o.o., OIB 89877802346</item>
    </derivirana_varijabla>
  </DomainObject.Predmet.ProtuStrankaListFormatedOIB>
  <DomainObject.Predmet.ProtuStrankaListFormatedWithAdress>
    <izvorni_sadrzaj>
      <item>KAJZER-STIL d.o.o., Ulica Kalinovica 9, 10000 Zagreb</item>
    </izvorni_sadrzaj>
    <derivirana_varijabla naziv="DomainObject.Predmet.ProtuStrankaListFormatedWithAdress_1">
      <item>KAJZER-STIL d.o.o., Ulica Kalinovica 9, 10000 Zagreb</item>
    </derivirana_varijabla>
  </DomainObject.Predmet.ProtuStrankaListFormatedWithAdress>
  <DomainObject.Predmet.ProtuStrankaListFormatedWithAdressOIB>
    <izvorni_sadrzaj>
      <item>KAJZER-STIL d.o.o., OIB 89877802346, Ulica Kalinovica 9, 10000 Zagreb</item>
    </izvorni_sadrzaj>
    <derivirana_varijabla naziv="DomainObject.Predmet.ProtuStrankaListFormatedWithAdressOIB_1">
      <item>KAJZER-STIL d.o.o., OIB 89877802346, Ulica Kalinovica 9, 10000 Zagreb</item>
    </derivirana_varijabla>
  </DomainObject.Predmet.ProtuStrankaListFormatedWithAdressOIB>
  <DomainObject.Predmet.ProtuStrankaListNazivFormated>
    <izvorni_sadrzaj>
      <item>KAJZER-STIL d.o.o.</item>
    </izvorni_sadrzaj>
    <derivirana_varijabla naziv="DomainObject.Predmet.ProtuStrankaListNazivFormated_1">
      <item>KAJZER-STIL d.o.o.</item>
    </derivirana_varijabla>
  </DomainObject.Predmet.ProtuStrankaListNazivFormated>
  <DomainObject.Predmet.ProtuStrankaListNazivFormatedOIB>
    <izvorni_sadrzaj>
      <item>KAJZER-STIL d.o.o., OIB 89877802346</item>
    </izvorni_sadrzaj>
    <derivirana_varijabla naziv="DomainObject.Predmet.ProtuStrankaListNazivFormatedOIB_1">
      <item>KAJZER-STIL d.o.o., OIB 89877802346</item>
    </derivirana_varijabla>
  </DomainObject.Predmet.ProtuStrankaListNazivFormatedOIB>
  <DomainObject.Predmet.OstaliListFormated>
    <izvorni_sadrzaj>
      <item>Ilija Balać</item>
      <item>RH MUP</item>
      <item>FINA</item>
    </izvorni_sadrzaj>
    <derivirana_varijabla naziv="DomainObject.Predmet.OstaliListFormated_1">
      <item>Ilija Balać</item>
      <item>RH MUP</item>
      <item>FINA</item>
    </derivirana_varijabla>
  </DomainObject.Predmet.OstaliListFormated>
  <DomainObject.Predmet.OstaliListFormatedOIB>
    <izvorni_sadrzaj>
      <item>Ilija Balać, OIB 50522712577</item>
      <item>RH MUP</item>
      <item>FINA, OIB 85821130368</item>
    </izvorni_sadrzaj>
    <derivirana_varijabla naziv="DomainObject.Predmet.OstaliListFormatedOIB_1">
      <item>Ilija Balać, OIB 50522712577</item>
      <item>RH MUP</item>
      <item>FINA, OIB 85821130368</item>
    </derivirana_varijabla>
  </DomainObject.Predmet.OstaliListFormatedOIB>
  <DomainObject.Predmet.OstaliListFormatedWithAdress>
    <izvorni_sadrzaj>
      <item>Ilija Balać, Nova 60, Apatin</item>
      <item>RH MUP, Heinzelova 98, 10000 Zagreb</item>
      <item>FINA, Ul. grada Vukovara 70, 10000 Zagreb</item>
    </izvorni_sadrzaj>
    <derivirana_varijabla naziv="DomainObject.Predmet.OstaliListFormatedWithAdress_1">
      <item>Ilija Balać, Nova 60, Apatin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Ilija Balać, OIB 50522712577, Nova 60, Apatin</item>
      <item>RH MUP, Heinzelova 98, 10000 Zagreb</item>
      <item>FINA, OIB 85821130368, Ul. grada Vukovara 70, 10000 Zagreb</item>
    </izvorni_sadrzaj>
    <derivirana_varijabla naziv="DomainObject.Predmet.OstaliListFormatedWithAdressOIB_1">
      <item>Ilija Balać, OIB 50522712577, Nova 60, Apatin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Ilija Balać</item>
      <item>RH MUP</item>
      <item>FINA</item>
    </izvorni_sadrzaj>
    <derivirana_varijabla naziv="DomainObject.Predmet.OstaliListNazivFormated_1">
      <item>Ilija Balać</item>
      <item>RH MUP</item>
      <item>FINA</item>
    </derivirana_varijabla>
  </DomainObject.Predmet.OstaliListNazivFormated>
  <DomainObject.Predmet.OstaliListNazivFormatedOIB>
    <izvorni_sadrzaj>
      <item>Ilija Balać, OIB 50522712577</item>
      <item>RH MUP</item>
      <item>FINA, OIB 85821130368</item>
    </izvorni_sadrzaj>
    <derivirana_varijabla naziv="DomainObject.Predmet.OstaliListNazivFormatedOIB_1">
      <item>Ilija Balać, OIB 50522712577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KAJZER-STIL d.o.o. i dr.</izvorni_sadrzaj>
    <derivirana_varijabla naziv="DomainObject.Predmet.StrankaIDrugi_1">KAJZER-STIL d.o.o. i dr.</derivirana_varijabla>
  </DomainObject.Predmet.StrankaIDrugi>
  <DomainObject.Predmet.ProtustrankaIDrugi>
    <izvorni_sadrzaj>KAJZER-STIL d.o.o.</izvorni_sadrzaj>
    <derivirana_varijabla naziv="DomainObject.Predmet.ProtustrankaIDrugi_1">KAJZER-STIL d.o.o.</derivirana_varijabla>
  </DomainObject.Predmet.ProtustrankaIDrugi>
  <DomainObject.Predmet.StrankaIDrugiAdressOIB>
    <izvorni_sadrzaj>KAJZER-STIL d.o.o., OIB 89877802346, Ulica Kalinovica 9, 10000 Zagreb i dr.</izvorni_sadrzaj>
    <derivirana_varijabla naziv="DomainObject.Predmet.StrankaIDrugiAdressOIB_1">KAJZER-STIL d.o.o., OIB 89877802346, Ulica Kalinovica 9, 10000 Zagreb i dr.</derivirana_varijabla>
  </DomainObject.Predmet.StrankaIDrugiAdressOIB>
  <DomainObject.Predmet.ProtustrankaIDrugiAdressOIB>
    <izvorni_sadrzaj>KAJZER-STIL d.o.o., OIB 89877802346, Ulica Kalinovica 9, 10000 Zagreb</izvorni_sadrzaj>
    <derivirana_varijabla naziv="DomainObject.Predmet.ProtustrankaIDrugiAdressOIB_1">KAJZER-STIL d.o.o., OIB 89877802346, Ulica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KAJZER-STIL d.o.o.</item>
      <item>KAJZER-STIL d.o.o.</item>
      <item>Ilija Balać</item>
      <item>Ilija Balać</item>
      <item>RH MUP</item>
      <item>FINA</item>
    </izvorni_sadrzaj>
    <derivirana_varijabla naziv="DomainObject.Predmet.SudioniciListNaziv_1">
      <item>KAJZER-STIL d.o.o.</item>
      <item>KAJZER-STIL d.o.o.</item>
      <item>Ilija Balać</item>
      <item>Ilija Balać</item>
      <item>RH MUP</item>
      <item>FINA</item>
    </derivirana_varijabla>
  </DomainObject.Predmet.SudioniciListNaziv>
  <DomainObject.Predmet.SudioniciListAdressOIB>
    <izvorni_sadrzaj>
      <item>KAJZER-STIL d.o.o., OIB 89877802346, Ulica Kalinovica 9,10000 Zagreb</item>
      <item>KAJZER-STIL d.o.o., OIB 89877802346, Ulica Kalinovica 9,10000 Zagreb</item>
      <item>Ilija Balać, OIB 50522712577, Nova 60,Apatin</item>
      <item>Ilija Balać, OIB 50522712577, Nova 60,Apatin</item>
      <item>RH MUP, Heinzelova 98,10000 Zagreb</item>
      <item>FINA, OIB 85821130368, Ul. grada Vukovara 70,10000 Zagreb</item>
    </izvorni_sadrzaj>
    <derivirana_varijabla naziv="DomainObject.Predmet.SudioniciListAdressOIB_1">
      <item>KAJZER-STIL d.o.o., OIB 89877802346, Ulica Kalinovica 9,10000 Zagreb</item>
      <item>KAJZER-STIL d.o.o., OIB 89877802346, Ulica Kalinovica 9,10000 Zagreb</item>
      <item>Ilija Balać, OIB 50522712577, Nova 60,Apatin</item>
      <item>Ilija Balać, OIB 50522712577, Nova 60,Apatin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89877802346</item>
      <item>, OIB 89877802346</item>
      <item>, OIB 50522712577</item>
      <item>, OIB 50522712577</item>
      <item>, OIB null</item>
      <item>, OIB 85821130368</item>
    </izvorni_sadrzaj>
    <derivirana_varijabla naziv="DomainObject.Predmet.SudioniciListNazivOIB_1">
      <item>, OIB 89877802346</item>
      <item>, OIB 89877802346</item>
      <item>, OIB 50522712577</item>
      <item>, OIB 50522712577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288</properties:Words>
  <properties:Characters>1470</properties:Characters>
  <properties:Lines>135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2017-11-09T10:34:00Z</dcterms:created>
  <dc:creator>nribaric</dc:creator>
  <cp:lastModifiedBy>Jadranka Zelić</cp:lastModifiedBy>
  <cp:lastPrinted>2017-11-09T10:34:00Z</cp:lastPrinted>
  <dcterms:modified xmlns:xsi="http://www.w3.org/2001/XMLSchema-instance" xsi:type="dcterms:W3CDTF">2017-11-09T10:36:00Z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