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881b" w14:paraId="19e881b" w:rsidRDefault="007D2CF4" w:rsidP="007D2CF4" w:rsidR="007D2CF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CF4" w:rsidP="007D2CF4" w:rsidR="007D2CF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D2CF4" w:rsidP="007D2CF4" w:rsidR="007D2C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D2CF4" w:rsidP="007D2CF4" w:rsidR="007D2C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D2CF4" w:rsidP="007D2CF4" w:rsidR="007D2CF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D2CF4" w:rsidP="007D2CF4" w:rsidR="007D2C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D2CF4" w:rsidP="007D2CF4" w:rsidR="007D2CF4" w:rsidRPr="005D578C">
      <w:pPr>
        <w:jc w:val="center"/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D2CF4" w:rsidP="007D2CF4" w:rsidR="007D2CF4" w:rsidRPr="005D578C">
      <w:pPr>
        <w:rPr>
          <w:rFonts w:cs="Times New Roman" w:eastAsia="Times New Roman"/>
          <w:szCs w:val="24"/>
        </w:rPr>
      </w:pPr>
    </w:p>
    <w:p w:rsidRDefault="007D2CF4" w:rsidP="007D2CF4" w:rsidR="007D2CF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3A6235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8348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DOMARINI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Cesta za Valaltu – Lim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70642295047, MBS 040074966, </w:t>
      </w:r>
      <w:r w:rsidR="003A623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7D2CF4" w:rsidP="007D2CF4" w:rsidR="007D2CF4" w:rsidRPr="005D578C">
      <w:pPr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D2CF4" w:rsidP="007D2CF4" w:rsidR="007D2CF4" w:rsidRPr="005D578C">
      <w:pPr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DOMARINI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Cesta za Valaltu – Lim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70642295047, MBS 040074966,</w:t>
      </w:r>
      <w:r w:rsidRPr="005D578C">
        <w:rPr>
          <w:rFonts w:cs="Times New Roman" w:eastAsia="Times New Roman"/>
          <w:szCs w:val="24"/>
        </w:rPr>
        <w:t xml:space="preserve"> s danom </w:t>
      </w:r>
      <w:r w:rsidR="003A623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D2CF4" w:rsidP="007D2CF4" w:rsidR="007D2CF4" w:rsidRPr="005D578C">
      <w:pPr>
        <w:rPr>
          <w:rFonts w:cs="Times New Roman" w:eastAsia="Times New Roman"/>
          <w:szCs w:val="24"/>
        </w:rPr>
      </w:pPr>
    </w:p>
    <w:p w:rsidRDefault="007D2CF4" w:rsidP="007D2CF4" w:rsidR="007D2CF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7D2CF4" w:rsidP="007D2CF4" w:rsidR="007D2CF4">
      <w:pPr>
        <w:ind w:firstLine="708"/>
        <w:rPr>
          <w:rFonts w:cs="Times New Roman" w:eastAsia="Times New Roman"/>
          <w:szCs w:val="20"/>
        </w:rPr>
      </w:pPr>
    </w:p>
    <w:p w:rsidRDefault="007D2CF4" w:rsidP="007D2CF4" w:rsidR="007D2C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DOMARINI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Cesta za Valaltu – Lim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70642295047, MBS 040074966.</w:t>
      </w:r>
    </w:p>
    <w:p w:rsidRDefault="007D2CF4" w:rsidP="007D2CF4" w:rsidR="007D2CF4">
      <w:pPr>
        <w:rPr>
          <w:rFonts w:cs="Times New Roman" w:eastAsia="Times New Roman"/>
          <w:szCs w:val="24"/>
        </w:rPr>
      </w:pPr>
    </w:p>
    <w:p w:rsidRDefault="007D2CF4" w:rsidP="007D2CF4" w:rsidR="007D2C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DOMARINI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Cesta za Valaltu – Lim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70642295047, MBS 040074966.</w:t>
      </w:r>
    </w:p>
    <w:p w:rsidRDefault="007D2CF4" w:rsidP="007D2CF4" w:rsidR="007D2CF4">
      <w:pPr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D2CF4" w:rsidP="007D2CF4" w:rsidR="007D2CF4">
      <w:pPr>
        <w:ind w:firstLine="708"/>
        <w:rPr>
          <w:rFonts w:cs="Times New Roman" w:eastAsia="Times New Roman"/>
          <w:szCs w:val="24"/>
        </w:rPr>
      </w:pPr>
    </w:p>
    <w:p w:rsidRDefault="007D2CF4" w:rsidP="007D2CF4" w:rsidR="007D2C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DOMARINI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St-362/2015-3 od 26. studenog 2015. pokrenuo skraćeni stečajni postupak nad dužnikom DOMARINI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St-362/2015-4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D2CF4" w:rsidP="007D2CF4" w:rsidR="007D2C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D2CF4" w:rsidP="007D2CF4" w:rsidR="007D2CF4" w:rsidRPr="005D578C">
      <w:pPr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A623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D2CF4" w:rsidP="007D2CF4" w:rsidR="007D2CF4" w:rsidRPr="005D578C">
      <w:pPr>
        <w:jc w:val="center"/>
        <w:rPr>
          <w:rFonts w:cs="Times New Roman" w:eastAsia="Times New Roman"/>
          <w:szCs w:val="24"/>
        </w:rPr>
      </w:pPr>
    </w:p>
    <w:p w:rsidRDefault="007D2CF4" w:rsidP="003A6235" w:rsidR="007D2CF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D2CF4" w:rsidP="003A6235" w:rsidR="007D2CF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B3B6A">
        <w:rPr>
          <w:rFonts w:cs="Times New Roman" w:eastAsia="Times New Roman"/>
          <w:szCs w:val="24"/>
        </w:rPr>
        <w:t>, v. r.</w:t>
      </w:r>
    </w:p>
    <w:p w:rsidRDefault="007D2CF4" w:rsidP="007D2CF4" w:rsidR="007D2CF4">
      <w:pPr>
        <w:jc w:val="left"/>
        <w:rPr>
          <w:rFonts w:cs="Times New Roman" w:eastAsia="Times New Roman"/>
          <w:szCs w:val="24"/>
        </w:rPr>
      </w:pPr>
    </w:p>
    <w:p w:rsidRDefault="003A6235" w:rsidP="007D2CF4" w:rsidR="003A6235" w:rsidRPr="005D578C">
      <w:pPr>
        <w:jc w:val="left"/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D2CF4" w:rsidP="007D2CF4" w:rsidR="007D2CF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D2CF4" w:rsidP="007D2CF4" w:rsidR="007D2C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D2CF4" w:rsidP="007D2CF4" w:rsidR="007D2CF4">
      <w:pPr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rPr>
          <w:rFonts w:cs="Times New Roman" w:eastAsia="Times New Roman"/>
          <w:szCs w:val="24"/>
        </w:rPr>
      </w:pPr>
    </w:p>
    <w:p w:rsidRDefault="007D2CF4" w:rsidP="007D2CF4" w:rsidR="007D2C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D2CF4" w:rsidP="007D2CF4" w:rsidR="007D2C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D2CF4" w:rsidP="007D2CF4" w:rsidR="007D2C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DOMARINI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Cesta za Valaltu – Lim 5,</w:t>
      </w:r>
    </w:p>
    <w:p w:rsidRDefault="007D2CF4" w:rsidP="007D2CF4" w:rsidR="007D2C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3A6235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Ljupko Braus, Rovinj Cesta za Valačtu – Lim 5,</w:t>
      </w:r>
    </w:p>
    <w:p w:rsidRDefault="007D2CF4" w:rsidP="007D2CF4" w:rsidR="007D2CF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B6806">
        <w:rPr>
          <w:rFonts w:cs="Times New Roman" w:eastAsia="Times New Roman"/>
          <w:szCs w:val="20"/>
        </w:rPr>
        <w:t xml:space="preserve">Pula – Pola, </w:t>
      </w:r>
      <w:r w:rsidR="003A6235">
        <w:rPr>
          <w:rFonts w:cs="Times New Roman" w:eastAsia="Times New Roman"/>
          <w:szCs w:val="20"/>
        </w:rPr>
        <w:t xml:space="preserve">Pula, Carrarina 5, </w:t>
      </w:r>
      <w:r>
        <w:rPr>
          <w:rFonts w:cs="Times New Roman" w:eastAsia="Times New Roman"/>
          <w:szCs w:val="20"/>
        </w:rPr>
        <w:t xml:space="preserve"> </w:t>
      </w:r>
    </w:p>
    <w:p w:rsidRDefault="007D2CF4" w:rsidP="007D2CF4" w:rsidR="007D2C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D2CF4" w:rsidP="007D2CF4" w:rsidR="007D2CF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7D2CF4" w:rsidP="007D2CF4" w:rsidR="007D2C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D2CF4" w:rsidP="007D2CF4" w:rsidR="007D2C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D2CF4" w:rsidP="007D2CF4" w:rsidR="007D2C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D2CF4" w:rsidP="007D2CF4" w:rsidR="007D2CF4" w:rsidRPr="00EB7ECC"/>
    <w:p w:rsidRDefault="007D2CF4" w:rsidP="007D2CF4" w:rsidR="007D2CF4">
      <w:pPr>
        <w:jc w:val="left"/>
        <w:rPr>
          <w:rFonts w:cs="Times New Roman" w:eastAsia="Times New Roman"/>
          <w:szCs w:val="24"/>
        </w:rPr>
      </w:pPr>
    </w:p>
    <w:p w:rsidRDefault="007D2CF4" w:rsidP="007D2CF4" w:rsidR="007D2CF4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CF4" w:rsidP="007D2CF4" w:rsidR="007D2CF4">
      <w:r>
        <w:separator/>
      </w:r>
    </w:p>
  </w:endnote>
  <w:endnote w:id="0" w:type="continuationSeparator">
    <w:p w:rsidRDefault="007D2CF4" w:rsidP="007D2CF4" w:rsidR="007D2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CF4" w:rsidP="007D2CF4" w:rsidR="007D2CF4">
      <w:r>
        <w:separator/>
      </w:r>
    </w:p>
  </w:footnote>
  <w:footnote w:id="0" w:type="continuationSeparator">
    <w:p w:rsidRDefault="007D2CF4" w:rsidP="007D2CF4" w:rsidR="007D2C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80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048C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7D2CF4">
      <w:rPr>
        <w:szCs w:val="24"/>
      </w:rPr>
      <w:t>362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806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7D2CF4">
      <w:rPr>
        <w:szCs w:val="24"/>
      </w:rPr>
      <w:t>362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D25"/>
    <w:rsid w:val="002B3B6A"/>
    <w:rsid w:val="003A6235"/>
    <w:rsid w:val="006A144F"/>
    <w:rsid w:val="007D2CF4"/>
    <w:rsid w:val="00AB6806"/>
    <w:rsid w:val="00B048C5"/>
    <w:rsid w:val="00C13AD5"/>
    <w:rsid w:val="00E5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C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2C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D2C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2C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C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2C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2C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8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48C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48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48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C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2C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D2C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2C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C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2C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2C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8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48C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48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48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DOMARINI d.o.o. ROVINJ</izvorni_sadrzaj>
    <derivirana_varijabla naziv="DomainObject.Predmet.ProtustrankaFormated_1">  DOMARINI d.o.o. ROVINJ</derivirana_varijabla>
  </DomainObject.Predmet.ProtustrankaFormated>
  <DomainObject.Predmet.ProtustrankaFormatedOIB>
    <izvorni_sadrzaj>  DOMARINI d.o.o. ROVINJ, OIB 70642295047</izvorni_sadrzaj>
    <derivirana_varijabla naziv="DomainObject.Predmet.ProtustrankaFormatedOIB_1">  DOMARINI d.o.o. ROVINJ, OIB 70642295047</derivirana_varijabla>
  </DomainObject.Predmet.ProtustrankaFormatedOIB>
  <DomainObject.Predmet.ProtustrankaFormatedWithAdress>
    <izvorni_sadrzaj> DOMARINI d.o.o. ROVINJ, Cesta za Valaltu-Lim 5, 52210 Rovinj</izvorni_sadrzaj>
    <derivirana_varijabla naziv="DomainObject.Predmet.ProtustrankaFormatedWithAdress_1"> DOMARINI d.o.o. ROVINJ, Cesta za Valaltu-Lim 5, 52210 Rovinj</derivirana_varijabla>
  </DomainObject.Predmet.ProtustrankaFormatedWithAdress>
  <DomainObject.Predmet.ProtustrankaFormatedWithAdressOIB>
    <izvorni_sadrzaj> DOMARINI d.o.o. ROVINJ, OIB 70642295047, Cesta za Valaltu-Lim 5, 52210 Rovinj</izvorni_sadrzaj>
    <derivirana_varijabla naziv="DomainObject.Predmet.ProtustrankaFormatedWithAdressOIB_1"> DOMARINI d.o.o. ROVINJ, OIB 70642295047, Cesta za Valaltu-Lim 5, 52210 Rovinj</derivirana_varijabla>
  </DomainObject.Predmet.ProtustrankaFormatedWithAdressOIB>
  <DomainObject.Predmet.ProtustrankaWithAdress>
    <izvorni_sadrzaj>DOMARINI d.o.o. ROVINJ Cesta za Valaltu-Lim 5, 52210 Rovinj</izvorni_sadrzaj>
    <derivirana_varijabla naziv="DomainObject.Predmet.ProtustrankaWithAdress_1">DOMARINI d.o.o. ROVINJ Cesta za Valaltu-Lim 5, 52210 Rovinj</derivirana_varijabla>
  </DomainObject.Predmet.ProtustrankaWithAdress>
  <DomainObject.Predmet.ProtustrankaWithAdressOIB>
    <izvorni_sadrzaj>DOMARINI d.o.o. ROVINJ, OIB 70642295047, Cesta za Valaltu-Lim 5, 52210 Rovinj</izvorni_sadrzaj>
    <derivirana_varijabla naziv="DomainObject.Predmet.ProtustrankaWithAdressOIB_1">DOMARINI d.o.o. ROVINJ, OIB 70642295047, Cesta za Valaltu-Lim 5, 52210 Rovinj</derivirana_varijabla>
  </DomainObject.Predmet.ProtustrankaWithAdressOIB>
  <DomainObject.Predmet.ProtustrankaNazivFormated>
    <izvorni_sadrzaj>DOMARINI d.o.o. ROVINJ</izvorni_sadrzaj>
    <derivirana_varijabla naziv="DomainObject.Predmet.ProtustrankaNazivFormated_1">DOMARINI d.o.o. ROVINJ</derivirana_varijabla>
  </DomainObject.Predmet.ProtustrankaNazivFormated>
  <DomainObject.Predmet.ProtustrankaNazivFormatedOIB>
    <izvorni_sadrzaj>DOMARINI d.o.o. ROVINJ, OIB 70642295047</izvorni_sadrzaj>
    <derivirana_varijabla naziv="DomainObject.Predmet.ProtustrankaNazivFormatedOIB_1">DOMARINI d.o.o. ROVINJ, OIB 70642295047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29750.20</izvorni_sadrzaj>
    <derivirana_varijabla naziv="DomainObject.Predmet.TrenutnaVrijednost_1">29750.20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DOMARINI d.o.o. ROVINJ</item>
    </izvorni_sadrzaj>
    <derivirana_varijabla naziv="DomainObject.Predmet.ProtuStrankaListFormated_1">
      <item>DOMARINI d.o.o. ROVINJ</item>
    </derivirana_varijabla>
  </DomainObject.Predmet.ProtuStrankaListFormated>
  <DomainObject.Predmet.ProtuStrankaListFormatedOIB>
    <izvorni_sadrzaj>
      <item>DOMARINI d.o.o. ROVINJ, OIB 70642295047</item>
    </izvorni_sadrzaj>
    <derivirana_varijabla naziv="DomainObject.Predmet.ProtuStrankaListFormatedOIB_1">
      <item>DOMARINI d.o.o. ROVINJ, OIB 70642295047</item>
    </derivirana_varijabla>
  </DomainObject.Predmet.ProtuStrankaListFormatedOIB>
  <DomainObject.Predmet.ProtuStrankaListFormatedWithAdress>
    <izvorni_sadrzaj>
      <item>DOMARINI d.o.o. ROVINJ, Cesta za Valaltu-Lim 5, 52210 Rovinj</item>
    </izvorni_sadrzaj>
    <derivirana_varijabla naziv="DomainObject.Predmet.ProtuStrankaListFormatedWithAdress_1">
      <item>DOMARINI d.o.o. ROVINJ, Cesta za Valaltu-Lim 5, 52210 Rovinj</item>
    </derivirana_varijabla>
  </DomainObject.Predmet.ProtuStrankaListFormatedWithAdress>
  <DomainObject.Predmet.ProtuStrankaListFormatedWithAdressOIB>
    <izvorni_sadrzaj>
      <item>DOMARINI d.o.o. ROVINJ, OIB 70642295047, Cesta za Valaltu-Lim 5, 52210 Rovinj</item>
    </izvorni_sadrzaj>
    <derivirana_varijabla naziv="DomainObject.Predmet.ProtuStrankaListFormatedWithAdressOIB_1">
      <item>DOMARINI d.o.o. ROVINJ, OIB 70642295047, Cesta za Valaltu-Lim 5, 52210 Rovinj</item>
    </derivirana_varijabla>
  </DomainObject.Predmet.ProtuStrankaListFormatedWithAdressOIB>
  <DomainObject.Predmet.ProtuStrankaListNazivFormated>
    <izvorni_sadrzaj>
      <item>DOMARINI d.o.o. ROVINJ</item>
    </izvorni_sadrzaj>
    <derivirana_varijabla naziv="DomainObject.Predmet.ProtuStrankaListNazivFormated_1">
      <item>DOMARINI d.o.o. ROVINJ</item>
    </derivirana_varijabla>
  </DomainObject.Predmet.ProtuStrankaListNazivFormated>
  <DomainObject.Predmet.ProtuStrankaListNazivFormatedOIB>
    <izvorni_sadrzaj>
      <item>DOMARINI d.o.o. ROVINJ, OIB 70642295047</item>
    </izvorni_sadrzaj>
    <derivirana_varijabla naziv="DomainObject.Predmet.ProtuStrankaListNazivFormatedOIB_1">
      <item>DOMARINI d.o.o. ROVINJ, OIB 70642295047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DOMARINI d.o.o. ROVINJ</izvorni_sadrzaj>
    <derivirana_varijabla naziv="DomainObject.Predmet.ProtustrankaIDrugi_1">DOMARINI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DOMARINI d.o.o. ROVINJ, OIB 70642295047, Cesta za Valaltu-Lim 5, 52210 Rovinj</izvorni_sadrzaj>
    <derivirana_varijabla naziv="DomainObject.Predmet.ProtustrankaIDrugiAdressOIB_1">DOMARINI d.o.o. ROVINJ, OIB 70642295047, Cesta za Valaltu-Lim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DOMARINI d.o.o. ROVINJ</item>
    </izvorni_sadrzaj>
    <derivirana_varijabla naziv="DomainObject.Predmet.SudioniciListNaziv_1">
      <item>FINANCIJSKA AGENCIJA, RC RIJEKA, PODRUŽNICA PULA, PULA</item>
      <item>DOMARINI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DOMARINI d.o.o. ROVINJ, OIB 70642295047, Cesta za Valaltu-Lim 5,52210 Rovinj</item>
    </izvorni_sadrzaj>
    <derivirana_varijabla naziv="DomainObject.Predmet.SudioniciListAdressOIB_1">
      <item>FINANCIJSKA AGENCIJA, RC RIJEKA, PODRUŽNICA PULA, PULA, OIB 85821130368, Ulica grada Vukovara 70,Zagreb</item>
      <item>DOMARINI d.o.o. ROVINJ, OIB 70642295047, Cesta za Valaltu-Lim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70642295047</item>
    </izvorni_sadrzaj>
    <derivirana_varijabla naziv="DomainObject.Predmet.SudioniciListNazivOIB_1">
      <item>, OIB 85821130368</item>
      <item>, OIB 70642295047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616</properties:Words>
  <properties:Characters>3262</properties:Characters>
  <properties:Lines>81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2016-01-29T09:29:00Z</dcterms:created>
  <dc:creator>Mihaela Kaligari</dc:creator>
  <dc:description/>
  <cp:keywords/>
  <cp:lastModifiedBy>Jasmina Matika</cp:lastModifiedBy>
  <cp:lastPrinted>2016-02-04T07:09:00Z</cp:lastPrinted>
  <dcterms:modified xmlns:xsi="http://www.w3.org/2001/XMLSchema-instance" xsi:type="dcterms:W3CDTF">2016-02-04T07:54:00Z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