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a21b" w14:paraId="e79a21b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5B55EC">
        <w:t>985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894966">
        <w:t>18</w:t>
      </w:r>
      <w:r w:rsidR="00486C2C">
        <w:t>. 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94966">
        <w:t xml:space="preserve">KALI GRUPA </w:t>
      </w:r>
      <w:r w:rsidR="00742C32">
        <w:t>d.o.o.</w:t>
      </w:r>
      <w:r w:rsidR="00311993">
        <w:t xml:space="preserve"> </w:t>
      </w:r>
      <w:r w:rsidR="006634BC">
        <w:t xml:space="preserve">sa sjedištem u </w:t>
      </w:r>
      <w:r w:rsidR="00592BEA">
        <w:t>Zadru</w:t>
      </w:r>
      <w:r w:rsidR="00192DCF">
        <w:t xml:space="preserve"> (</w:t>
      </w:r>
      <w:r w:rsidR="00592BEA">
        <w:t>Grad Zadar</w:t>
      </w:r>
      <w:r w:rsidR="00192DCF">
        <w:t xml:space="preserve">), </w:t>
      </w:r>
      <w:r w:rsidR="00894966">
        <w:t>Trg bana T. Erdodaya Bakača 136</w:t>
      </w:r>
      <w:r w:rsidR="00912002">
        <w:t>,</w:t>
      </w:r>
      <w:r w:rsidR="00A01095">
        <w:t xml:space="preserve"> OIB: </w:t>
      </w:r>
      <w:r w:rsidR="00894966">
        <w:t>83358922041</w:t>
      </w:r>
      <w:r>
        <w:t xml:space="preserve">, </w:t>
      </w:r>
      <w:r w:rsidR="005D501E">
        <w:t>02.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94966">
        <w:t xml:space="preserve">KALI GRUPA d.o.o. sa sjedištem u Zadru (Grad Zadar), Trg bana T. Erdodaya Bakača 136, OIB: 83358922041 </w:t>
      </w:r>
      <w:r>
        <w:t xml:space="preserve">s danom </w:t>
      </w:r>
      <w:r w:rsidR="005D501E">
        <w:t>02. svibnja</w:t>
      </w:r>
      <w:r>
        <w:t xml:space="preserve"> 2016. u </w:t>
      </w:r>
      <w:r w:rsidR="00012867">
        <w:t>13</w:t>
      </w:r>
      <w:r>
        <w:t>,</w:t>
      </w:r>
      <w:r w:rsidR="00012867">
        <w:t>35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012867" w:rsidR="00E41244" w:rsidRPr="00012867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012867">
        <w:t>II</w:t>
      </w:r>
      <w:r w:rsidR="00386298" w:rsidRPr="00012867">
        <w:t xml:space="preserve">. </w:t>
      </w:r>
      <w:r w:rsidR="00012867">
        <w:t>Stečajnom upraviteljico</w:t>
      </w:r>
      <w:r w:rsidR="00193657" w:rsidRPr="00012867">
        <w:t>m</w:t>
      </w:r>
      <w:r w:rsidRPr="00012867">
        <w:t xml:space="preserve"> dužnika </w:t>
      </w:r>
      <w:r w:rsidR="00193657" w:rsidRPr="00012867">
        <w:t xml:space="preserve">imenuje se </w:t>
      </w:r>
      <w:r w:rsidR="00012867" w:rsidRPr="00012867">
        <w:t>MIKULANDRA NADA iz Bilice,</w:t>
      </w:r>
      <w:r w:rsidR="00012867" w:rsidRPr="008E37E9">
        <w:t xml:space="preserve"> Stubalj 238, OIB: 01343352417</w:t>
      </w:r>
      <w:r w:rsidR="00012867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94966">
        <w:t>KALI GRUPA d.o.o. sa sjedištem u Zadru (Grad Zadar), Trg bana T. Erdodaya Bakača 136, OIB: 83358922041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894966">
        <w:t>18</w:t>
      </w:r>
      <w:r w:rsidR="00486C2C">
        <w:t>. 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894966">
        <w:t>622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894966">
        <w:t>2.435,80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486C2C">
        <w:t>i</w:t>
      </w:r>
      <w:r w:rsidR="007E65A6">
        <w:t>ma</w:t>
      </w:r>
      <w:r w:rsidR="001E74F1" w:rsidRPr="00CF7AC9">
        <w:t xml:space="preserve"> otvoren račun</w:t>
      </w:r>
      <w:r w:rsidR="00486C2C">
        <w:t xml:space="preserve"> kod </w:t>
      </w:r>
      <w:r w:rsidR="00894966">
        <w:t>Hypo Alpe-Adria-Bank d.d.,</w:t>
      </w:r>
      <w:r w:rsidR="00ED303C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5D501E">
        <w:t>02.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012867">
        <w:t xml:space="preserve">j upraviteljici </w:t>
      </w:r>
      <w:r>
        <w:t>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9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894966">
      <w:t>985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2867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19B9"/>
    <w:rsid w:val="005547E0"/>
    <w:rsid w:val="00571AD1"/>
    <w:rsid w:val="005759FC"/>
    <w:rsid w:val="00583030"/>
    <w:rsid w:val="00584E27"/>
    <w:rsid w:val="00592BEA"/>
    <w:rsid w:val="005B55EC"/>
    <w:rsid w:val="005D1971"/>
    <w:rsid w:val="005D501E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9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9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9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9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9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9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9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9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 GRUPA d.o.o. za iznajmljivanje i prodaju plovila te usluge turističke agencije</izvorni_sadrzaj>
    <derivirana_varijabla naziv="DomainObject.Predmet.ProtustrankaFormated_1">  KALI GRUPA d.o.o. za iznajmljivanje i prodaju plovila te usluge turističke agencije</derivirana_varijabla>
  </DomainObject.Predmet.ProtustrankaFormated>
  <DomainObject.Predmet.ProtustrankaFormatedOIB>
    <izvorni_sadrzaj>  KALI GRUPA d.o.o. za iznajmljivanje i prodaju plovila te usluge turističke agencije, OIB 83358922041</izvorni_sadrzaj>
    <derivirana_varijabla naziv="DomainObject.Predmet.ProtustrankaFormatedOIB_1">  KALI GRUPA d.o.o. za iznajmljivanje i prodaju plovila te usluge turističke agencije, OIB 83358922041</derivirana_varijabla>
  </DomainObject.Predmet.ProtustrankaFormatedOIB>
  <DomainObject.Predmet.ProtustrankaFormatedWithAdress>
    <izvorni_sadrzaj> KALI GRUPA d.o.o. za iznajmljivanje i prodaju plovila te usluge turističke agencije, Trg bana T. Erdodaya Bakača 136, 23000 Zadar</izvorni_sadrzaj>
    <derivirana_varijabla naziv="DomainObject.Predmet.ProtustrankaFormatedWithAdress_1"> KALI GRUPA d.o.o. za iznajmljivanje i prodaju plovila te usluge turističke agencije, Trg bana T. Erdodaya Bakača 136, 23000 Zadar</derivirana_varijabla>
  </DomainObject.Predmet.ProtustrankaFormatedWithAdress>
  <DomainObject.Predmet.ProtustrankaFormatedWithAdressOIB>
    <izvorni_sadrzaj> KALI GRUPA d.o.o. za iznajmljivanje i prodaju plovila te usluge turističke agencije, OIB 83358922041, Trg bana T. Erdodaya Bakača 136, 23000 Zadar</izvorni_sadrzaj>
    <derivirana_varijabla naziv="DomainObject.Predmet.ProtustrankaFormatedWithAdressOIB_1"> KALI GRUPA d.o.o. za iznajmljivanje i prodaju plovila te usluge turističke agencije, OIB 83358922041, Trg bana T. Erdodaya Bakača 136, 23000 Zadar</derivirana_varijabla>
  </DomainObject.Predmet.ProtustrankaFormatedWithAdressOIB>
  <DomainObject.Predmet.ProtustrankaWithAdress>
    <izvorni_sadrzaj>KALI GRUPA d.o.o. za iznajmljivanje i prodaju plovila te usluge turističke agencije Trg bana T. Erdodaya Bakača 136, 23000 Zadar</izvorni_sadrzaj>
    <derivirana_varijabla naziv="DomainObject.Predmet.ProtustrankaWithAdress_1">KALI GRUPA d.o.o. za iznajmljivanje i prodaju plovila te usluge turističke agencije Trg bana T. Erdodaya Bakača 136, 23000 Zadar</derivirana_varijabla>
  </DomainObject.Predmet.ProtustrankaWithAdress>
  <DomainObject.Predmet.ProtustrankaWithAdressOIB>
    <izvorni_sadrzaj>KALI GRUPA d.o.o. za iznajmljivanje i prodaju plovila te usluge turističke agencije, OIB 83358922041, Trg bana T. Erdodaya Bakača 136, 23000 Zadar</izvorni_sadrzaj>
    <derivirana_varijabla naziv="DomainObject.Predmet.ProtustrankaWithAdressOIB_1">KALI GRUPA d.o.o. za iznajmljivanje i prodaju plovila te usluge turističke agencije, OIB 83358922041, Trg bana T. Erdodaya Bakača 136, 23000 Zadar</derivirana_varijabla>
  </DomainObject.Predmet.ProtustrankaWithAdressOIB>
  <DomainObject.Predmet.ProtustrankaNazivFormated>
    <izvorni_sadrzaj>KALI GRUPA d.o.o. za iznajmljivanje i prodaju plovila te usluge turističke agencije</izvorni_sadrzaj>
    <derivirana_varijabla naziv="DomainObject.Predmet.ProtustrankaNazivFormated_1">KALI GRUPA d.o.o. za iznajmljivanje i prodaju plovila te usluge turističke agencije</derivirana_varijabla>
  </DomainObject.Predmet.ProtustrankaNazivFormated>
  <DomainObject.Predmet.ProtustrankaNazivFormatedOIB>
    <izvorni_sadrzaj>KALI GRUPA d.o.o. za iznajmljivanje i prodaju plovila te usluge turističke agencije, OIB 83358922041</izvorni_sadrzaj>
    <derivirana_varijabla naziv="DomainObject.Predmet.ProtustrankaNazivFormatedOIB_1">KALI GRUPA d.o.o. za iznajmljivanje i prodaju plovila te usluge turističke agencije, OIB 83358922041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2435.80</izvorni_sadrzaj>
    <derivirana_varijabla naziv="DomainObject.Predmet.TrenutnaVrijednost_1">2435.80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KALI GRUPA d.o.o. za iznajmljivanje i prodaju plovila te usluge turističke agencije</item>
    </izvorni_sadrzaj>
    <derivirana_varijabla naziv="DomainObject.Predmet.ProtuStrankaListFormated_1">
      <item>KALI GRUPA d.o.o. za iznajmljivanje i prodaju plovila te usluge turističke agencije</item>
    </derivirana_varijabla>
  </DomainObject.Predmet.ProtuStrankaListFormated>
  <DomainObject.Predmet.ProtuStrankaListFormatedOIB>
    <izvorni_sadrzaj>
      <item>KALI GRUPA d.o.o. za iznajmljivanje i prodaju plovila te usluge turističke agencije, OIB 83358922041</item>
    </izvorni_sadrzaj>
    <derivirana_varijabla naziv="DomainObject.Predmet.ProtuStrankaListFormatedOIB_1">
      <item>KALI GRUPA d.o.o. za iznajmljivanje i prodaju plovila te usluge turističke agencije, OIB 83358922041</item>
    </derivirana_varijabla>
  </DomainObject.Predmet.ProtuStrankaListFormatedOIB>
  <DomainObject.Predmet.ProtuStrankaListFormatedWithAdress>
    <izvorni_sadrzaj>
      <item>KALI GRUPA d.o.o. za iznajmljivanje i prodaju plovila te usluge turističke agencije, Trg bana T. Erdodaya Bakača 136, 23000 Zadar</item>
    </izvorni_sadrzaj>
    <derivirana_varijabla naziv="DomainObject.Predmet.ProtuStrankaListFormatedWithAdress_1">
      <item>KALI GRUPA d.o.o. za iznajmljivanje i prodaju plovila te usluge turističke agencije, Trg bana T. Erdodaya Bakača 136, 23000 Zadar</item>
    </derivirana_varijabla>
  </DomainObject.Predmet.ProtuStrankaListFormatedWithAdress>
  <DomainObject.Predmet.ProtuStrankaListFormatedWithAdressOIB>
    <izvorni_sadrzaj>
      <item>KALI GRUPA d.o.o. za iznajmljivanje i prodaju plovila te usluge turističke agencije, OIB 83358922041, Trg bana T. Erdodaya Bakača 136, 23000 Zadar</item>
    </izvorni_sadrzaj>
    <derivirana_varijabla naziv="DomainObject.Predmet.ProtuStrankaListFormatedWithAdressOIB_1">
      <item>KALI GRUPA d.o.o. za iznajmljivanje i prodaju plovila te usluge turističke agencije, OIB 83358922041, Trg bana T. Erdodaya Bakača 136, 23000 Zadar</item>
    </derivirana_varijabla>
  </DomainObject.Predmet.ProtuStrankaListFormatedWithAdressOIB>
  <DomainObject.Predmet.ProtuStrankaListNazivFormated>
    <izvorni_sadrzaj>
      <item>KALI GRUPA d.o.o. za iznajmljivanje i prodaju plovila te usluge turističke agencije</item>
    </izvorni_sadrzaj>
    <derivirana_varijabla naziv="DomainObject.Predmet.ProtuStrankaListNazivFormated_1">
      <item>KALI GRUPA d.o.o. za iznajmljivanje i prodaju plovila te usluge turističke agencije</item>
    </derivirana_varijabla>
  </DomainObject.Predmet.ProtuStrankaListNazivFormated>
  <DomainObject.Predmet.ProtuStrankaListNazivFormatedOIB>
    <izvorni_sadrzaj>
      <item>KALI GRUPA d.o.o. za iznajmljivanje i prodaju plovila te usluge turističke agencije, OIB 83358922041</item>
    </izvorni_sadrzaj>
    <derivirana_varijabla naziv="DomainObject.Predmet.ProtuStrankaListNazivFormatedOIB_1">
      <item>KALI GRUPA d.o.o. za iznajmljivanje i prodaju plovila te usluge turističke agencije, OIB 83358922041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KALI GRUPA d.o.o. za iznajmljivanje i prodaju plovila te usluge turističke agencije</izvorni_sadrzaj>
    <derivirana_varijabla naziv="DomainObject.Predmet.ProtustrankaIDrugi_1">KALI GRUPA d.o.o. za iznajmljivanje i prodaju plovila te usluge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KALI GRUPA d.o.o. za iznajmljivanje i prodaju plovila te usluge turističke agencije, OIB 83358922041, Trg bana T. Erdodaya Bakača 136, 23000 Zadar</izvorni_sadrzaj>
    <derivirana_varijabla naziv="DomainObject.Predmet.ProtustrankaIDrugiAdressOIB_1">KALI GRUPA d.o.o. za iznajmljivanje i prodaju plovila te usluge turističke agencije, OIB 83358922041, Trg bana T. Erdodaya Bakača 136,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KALI GRUPA d.o.o. za iznajmljivanje i prodaju plovila te usluge turističke agencije</item>
    </izvorni_sadrzaj>
    <derivirana_varijabla naziv="DomainObject.Predmet.SudioniciListNaziv_1">
      <item>Financijska agencija</item>
      <item>KALI GRUPA d.o.o. za iznajmljivanje i prodaju plovila te usluge turističke agencije</item>
    </derivirana_varijabla>
  </DomainObject.Predmet.SudioniciListNaziv>
  <DomainObject.Predmet.SudioniciListAdressOIB>
    <izvorni_sadrzaj>
      <item>Financijska agencija, OIB 85821130368, Ivana Danila 4,23000 Zadar</item>
      <item>KALI GRUPA d.o.o. za iznajmljivanje i prodaju plovila te usluge turističke agencije, OIB 83358922041, Trg bana T. Erdodaya Bakača 136,23000 Zadar</item>
    </izvorni_sadrzaj>
    <derivirana_varijabla naziv="DomainObject.Predmet.SudioniciListAdressOIB_1">
      <item>Financijska agencija, OIB 85821130368, Ivana Danila 4,23000 Zadar</item>
      <item>KALI GRUPA d.o.o. za iznajmljivanje i prodaju plovila te usluge turističke agencije, OIB 83358922041, Trg bana T. Erdodaya Bakača 136,23000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83358922041</item>
    </izvorni_sadrzaj>
    <derivirana_varijabla naziv="DomainObject.Predmet.SudioniciListNazivOIB_1">
      <item>, OIB 85821130368</item>
      <item>, OIB 83358922041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4739</properties:Characters>
  <properties:Lines>121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2016-04-01T07:09:00Z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2016-05-02T11:34:00Z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