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3ca9" w14:paraId="8933ca9" w:rsidRDefault="004E6666" w:rsidP="004E6666" w:rsidR="004E6666">
      <w:pPr>
        <w:jc w:val="both"/>
        <w15:collapsed w:val="false"/>
      </w:pPr>
      <w:bookmarkStart w:name="_GoBack" w:id="0"/>
      <w:bookmarkEnd w:id="0"/>
      <w:r>
        <w:t xml:space="preserve">                     </w:t>
      </w:r>
      <w:r w:rsidR="00E3682C">
        <w:rPr>
          <w:noProof/>
        </w:rPr>
        <w:drawing>
          <wp:inline distR="0" distL="0" distB="0" distT="0">
            <wp:extent cy="722630" cx="549910"/>
            <wp:effectExtent b="1270" r="254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4E6666" w:rsidP="004E6666" w:rsidR="004E6666">
      <w:pPr>
        <w:jc w:val="both"/>
      </w:pPr>
      <w:r>
        <w:t xml:space="preserve">       REPUBLIKA HRVATSKA</w:t>
      </w:r>
    </w:p>
    <w:p w:rsidRDefault="004E6666" w:rsidP="004E6666" w:rsidR="004E666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E6666" w:rsidP="004E6666" w:rsidR="004E6666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05A45" w:rsidP="001B7277" w:rsidR="00505A45">
      <w:pPr>
        <w:jc w:val="center"/>
        <w:rPr>
          <w:b/>
        </w:rPr>
      </w:pPr>
    </w:p>
    <w:p w:rsidRDefault="000C0D67" w:rsidP="001B7277" w:rsidR="000C0D67" w:rsidRPr="00514008">
      <w:pPr>
        <w:jc w:val="center"/>
      </w:pPr>
      <w:r w:rsidRPr="00514008">
        <w:t>REPUBLIKA HRVATSKA</w:t>
      </w:r>
    </w:p>
    <w:p w:rsidRDefault="000C0D67" w:rsidP="001B7277" w:rsidR="000C0D67" w:rsidRPr="00514008">
      <w:pPr>
        <w:jc w:val="center"/>
      </w:pPr>
    </w:p>
    <w:p w:rsidRDefault="001B7277" w:rsidP="001B7277" w:rsidR="001B7277">
      <w:pPr>
        <w:jc w:val="center"/>
      </w:pPr>
      <w:r w:rsidRPr="00514008">
        <w:t>R J E Š E N J E</w:t>
      </w:r>
    </w:p>
    <w:p w:rsidRDefault="004E6666" w:rsidP="001B7277" w:rsidR="004E6666" w:rsidRPr="00514008">
      <w:pPr>
        <w:jc w:val="center"/>
      </w:pPr>
    </w:p>
    <w:p w:rsidRDefault="00E3682C" w:rsidP="00E3682C" w:rsidR="00E3682C" w:rsidRPr="0080459E"/>
    <w:p w:rsidRDefault="00DF521C" w:rsidP="00DF521C" w:rsidR="001B7277" w:rsidRPr="0080459E">
      <w:pPr>
        <w:ind w:firstLine="708"/>
        <w:jc w:val="both"/>
      </w:pPr>
      <w:r w:rsidRPr="0080459E">
        <w:t>Trgovački sud u Varaždinu, po sutkinji toga suda Meliti Poljanec Bubaš, u stečajnom</w:t>
      </w:r>
      <w:r w:rsidR="0080459E" w:rsidRPr="0080459E">
        <w:t xml:space="preserve"> postupku nad dužnikom </w:t>
      </w:r>
      <w:r w:rsidRPr="0080459E">
        <w:t>TIHOMIR</w:t>
      </w:r>
      <w:r w:rsidR="0080459E" w:rsidRPr="0080459E">
        <w:t>OM</w:t>
      </w:r>
      <w:r w:rsidRPr="0080459E">
        <w:t xml:space="preserve"> KOKOLEK</w:t>
      </w:r>
      <w:r w:rsidR="0080459E" w:rsidRPr="0080459E">
        <w:t>OM, vlasnikom</w:t>
      </w:r>
      <w:r w:rsidRPr="0080459E">
        <w:t xml:space="preserve"> obrta PUTNIČKA AGENCIJA EXPRESS-TOURS, Čakovec, OIB: 92415294899, , dana </w:t>
      </w:r>
      <w:r w:rsidR="0080459E" w:rsidRPr="0080459E">
        <w:t>10</w:t>
      </w:r>
      <w:r w:rsidR="008E5ED0" w:rsidRPr="0080459E">
        <w:t xml:space="preserve">. </w:t>
      </w:r>
      <w:r w:rsidR="0080459E" w:rsidRPr="0080459E">
        <w:t>veljače 2017</w:t>
      </w:r>
      <w:r w:rsidR="008E5ED0" w:rsidRPr="0080459E">
        <w:t>.</w:t>
      </w:r>
      <w:r w:rsidRPr="0080459E">
        <w:t xml:space="preserve">    </w:t>
      </w:r>
    </w:p>
    <w:p w:rsidRDefault="001B7277" w:rsidP="001B7277" w:rsidR="001B7277" w:rsidRPr="0080459E">
      <w:pPr>
        <w:jc w:val="center"/>
      </w:pPr>
      <w:r w:rsidRPr="0080459E">
        <w:t>r i j e š i o     j e</w:t>
      </w:r>
    </w:p>
    <w:p w:rsidRDefault="001B7277" w:rsidP="001B7277" w:rsidR="001B7277" w:rsidRPr="00651482">
      <w:pPr>
        <w:jc w:val="center"/>
      </w:pPr>
    </w:p>
    <w:p w:rsidRDefault="00095DBF" w:rsidP="00AF21B4" w:rsidR="00893711" w:rsidRPr="00651482">
      <w:pPr>
        <w:ind w:hanging="705" w:left="705"/>
        <w:jc w:val="both"/>
      </w:pPr>
      <w:r w:rsidRPr="00651482">
        <w:tab/>
        <w:t>Odbacuje</w:t>
      </w:r>
      <w:r w:rsidR="00350396" w:rsidRPr="00651482">
        <w:t xml:space="preserve"> se </w:t>
      </w:r>
      <w:r w:rsidRPr="00651482">
        <w:t>prijava</w:t>
      </w:r>
      <w:r w:rsidR="006C70A4" w:rsidRPr="00651482">
        <w:t xml:space="preserve"> tražbin</w:t>
      </w:r>
      <w:r w:rsidRPr="00651482">
        <w:t>e</w:t>
      </w:r>
      <w:r w:rsidR="00B75FD4" w:rsidRPr="00651482">
        <w:t xml:space="preserve"> vjerovnika</w:t>
      </w:r>
      <w:r w:rsidR="00651482" w:rsidRPr="00651482">
        <w:t xml:space="preserve"> Toplice Sveti Martin d.d., Izvorska 3, Sveti Martina na Muri, OIB: 37324171729</w:t>
      </w:r>
      <w:r w:rsidR="00AF21B4" w:rsidRPr="00651482">
        <w:t xml:space="preserve">, </w:t>
      </w:r>
      <w:r w:rsidR="00BE63C8" w:rsidRPr="00651482">
        <w:t>u dijelu koji se od</w:t>
      </w:r>
      <w:r w:rsidR="006C70A4" w:rsidRPr="00651482">
        <w:t>nosi na iznos od</w:t>
      </w:r>
      <w:r w:rsidR="007735C7" w:rsidRPr="00651482">
        <w:t xml:space="preserve"> </w:t>
      </w:r>
      <w:r w:rsidR="00651482" w:rsidRPr="00651482">
        <w:t>937,50</w:t>
      </w:r>
      <w:r w:rsidR="00AF21B4" w:rsidRPr="00651482">
        <w:t xml:space="preserve"> </w:t>
      </w:r>
      <w:r w:rsidRPr="00651482">
        <w:t>kn</w:t>
      </w:r>
      <w:r w:rsidR="006C70A4" w:rsidRPr="00651482">
        <w:t xml:space="preserve">, </w:t>
      </w:r>
      <w:r w:rsidRPr="00651482">
        <w:t>kao tražbina</w:t>
      </w:r>
      <w:r w:rsidR="00BE63C8" w:rsidRPr="00651482">
        <w:t xml:space="preserve"> nižeg isplatnog reda.</w:t>
      </w:r>
    </w:p>
    <w:p w:rsidRDefault="001B7277" w:rsidP="001B7277" w:rsidR="001B7277" w:rsidRPr="00095DBF">
      <w:pPr>
        <w:jc w:val="center"/>
      </w:pPr>
    </w:p>
    <w:p w:rsidRDefault="001B7277" w:rsidP="001B7277" w:rsidR="001B7277" w:rsidRPr="00514008">
      <w:pPr>
        <w:jc w:val="center"/>
      </w:pPr>
      <w:r w:rsidRPr="00514008">
        <w:t>Obrazloženje</w:t>
      </w:r>
    </w:p>
    <w:p w:rsidRDefault="007903B2" w:rsidP="00200FF7" w:rsidR="007903B2">
      <w:pPr>
        <w:jc w:val="both"/>
      </w:pPr>
    </w:p>
    <w:p w:rsidRDefault="00AF21B4" w:rsidP="00AF21B4" w:rsidR="006C70A4">
      <w:pPr>
        <w:ind w:firstLine="708"/>
        <w:jc w:val="both"/>
      </w:pPr>
      <w:r>
        <w:t xml:space="preserve">Na </w:t>
      </w:r>
      <w:r w:rsidR="00651482">
        <w:t xml:space="preserve">posebnom </w:t>
      </w:r>
      <w:r>
        <w:t>ispitnom ročištu održanom</w:t>
      </w:r>
      <w:r w:rsidR="00651482">
        <w:t xml:space="preserve"> dana</w:t>
      </w:r>
      <w:r>
        <w:t xml:space="preserve"> </w:t>
      </w:r>
      <w:r w:rsidR="00651482">
        <w:t>19</w:t>
      </w:r>
      <w:r w:rsidR="00E3682C">
        <w:t>.</w:t>
      </w:r>
      <w:r w:rsidR="00651482">
        <w:t xml:space="preserve"> siječnja 2017.</w:t>
      </w:r>
      <w:r w:rsidR="00E3682C">
        <w:t xml:space="preserve"> godine stečajna</w:t>
      </w:r>
      <w:r w:rsidR="00A85FE2">
        <w:t xml:space="preserve"> upravitelj</w:t>
      </w:r>
      <w:r w:rsidR="00E3682C">
        <w:t>ica obavijestila</w:t>
      </w:r>
      <w:r w:rsidR="00A85FE2">
        <w:t xml:space="preserve"> je sud da </w:t>
      </w:r>
      <w:r>
        <w:t xml:space="preserve">je vjerovnik </w:t>
      </w:r>
      <w:r w:rsidR="00651482" w:rsidRPr="00651482">
        <w:t>Toplice Sveti Martin d.d., Izvorska 3, Sveti Martina na Muri, OIB: 37324171729</w:t>
      </w:r>
      <w:r>
        <w:t>, podnio</w:t>
      </w:r>
      <w:r w:rsidR="006C70A4">
        <w:t xml:space="preserve"> prijavu </w:t>
      </w:r>
      <w:r w:rsidR="007735C7">
        <w:t>tražbine</w:t>
      </w:r>
      <w:r>
        <w:t xml:space="preserve"> kojom je obuhvatio i tražbinu koja spada</w:t>
      </w:r>
      <w:r w:rsidR="006C70A4">
        <w:t xml:space="preserve"> u niži isplatni red</w:t>
      </w:r>
      <w:r w:rsidR="007735C7">
        <w:t xml:space="preserve"> </w:t>
      </w:r>
      <w:r w:rsidR="007735C7" w:rsidRPr="00752C17">
        <w:t xml:space="preserve">u iznosu od </w:t>
      </w:r>
      <w:r w:rsidR="00651482">
        <w:t>937,50</w:t>
      </w:r>
      <w:r w:rsidR="00E3682C">
        <w:t xml:space="preserve"> </w:t>
      </w:r>
      <w:r w:rsidR="00E3682C" w:rsidRPr="00095DBF">
        <w:t>kn</w:t>
      </w:r>
      <w:r w:rsidR="00E3682C">
        <w:t>.</w:t>
      </w:r>
      <w:r w:rsidR="00651482">
        <w:t xml:space="preserve"> </w:t>
      </w:r>
    </w:p>
    <w:p w:rsidRDefault="00E3682C" w:rsidP="00AF21B4" w:rsidR="00E3682C">
      <w:pPr>
        <w:ind w:firstLine="708"/>
        <w:jc w:val="both"/>
      </w:pPr>
    </w:p>
    <w:p w:rsidRDefault="00A85FE2" w:rsidP="00AF21B4" w:rsidR="00E3682C">
      <w:pPr>
        <w:ind w:firstLine="708"/>
        <w:jc w:val="both"/>
      </w:pPr>
      <w:r>
        <w:t xml:space="preserve">Stečajni sudac je, postupajući po navodima stečajnog upravitelja, utvrdio da </w:t>
      </w:r>
      <w:r w:rsidR="006C70A4">
        <w:t xml:space="preserve">iz prijave </w:t>
      </w:r>
      <w:r w:rsidR="005166B8">
        <w:t xml:space="preserve">tražbine </w:t>
      </w:r>
      <w:r w:rsidR="00AF21B4">
        <w:t xml:space="preserve">navedenoga </w:t>
      </w:r>
      <w:r w:rsidR="006C70A4">
        <w:t>stečajnog vjerovnika proizlazi da prijavljuje i tražbinu s osnova</w:t>
      </w:r>
      <w:r w:rsidR="00651482">
        <w:t xml:space="preserve"> odvjetničkog</w:t>
      </w:r>
      <w:r w:rsidR="007735C7" w:rsidRPr="007735C7">
        <w:t xml:space="preserve"> </w:t>
      </w:r>
      <w:r w:rsidR="00E3682C">
        <w:t>troška prijave tražbine</w:t>
      </w:r>
      <w:r w:rsidR="00651482">
        <w:t>.</w:t>
      </w:r>
    </w:p>
    <w:p w:rsidRDefault="00651482" w:rsidP="00AF21B4" w:rsidR="00651482">
      <w:pPr>
        <w:ind w:firstLine="708"/>
        <w:jc w:val="both"/>
      </w:pPr>
    </w:p>
    <w:p w:rsidRDefault="00651482" w:rsidP="00AF21B4" w:rsidR="006C70A4">
      <w:pPr>
        <w:ind w:firstLine="708"/>
        <w:jc w:val="both"/>
      </w:pPr>
      <w:r>
        <w:t>Navedena tražbina predstavlja tražbinu nižeg isplatnog reda</w:t>
      </w:r>
      <w:r w:rsidR="006C70A4">
        <w:t xml:space="preserve">, temeljem čl. 72. st. 1. točka 2. Stečajnog zakona </w:t>
      </w:r>
      <w:r w:rsidR="006C70A4" w:rsidRPr="006C70A4">
        <w:t>("Narodne novine" broj 44/96, 29/99, 129/00, 123/03, 82/06 , 116/10,  25/12 i 133/12, dalje: SZ-a)</w:t>
      </w:r>
      <w:r w:rsidR="006C70A4">
        <w:t>.</w:t>
      </w:r>
    </w:p>
    <w:p w:rsidRDefault="00E3682C" w:rsidP="00AF21B4" w:rsidR="00E3682C">
      <w:pPr>
        <w:ind w:firstLine="708"/>
        <w:jc w:val="both"/>
      </w:pPr>
    </w:p>
    <w:p w:rsidRDefault="00651482" w:rsidP="00DC360A" w:rsidR="006C70A4">
      <w:pPr>
        <w:ind w:firstLine="708"/>
        <w:jc w:val="both"/>
      </w:pPr>
      <w:r>
        <w:t>U čl. 72</w:t>
      </w:r>
      <w:r w:rsidR="00A85FE2">
        <w:t>. s</w:t>
      </w:r>
      <w:r w:rsidR="006C70A4">
        <w:t>t. 2. SZ-a je propisano da se tražbine vjerovnika nižih isplatnih redova prijavljuju samo ako stečajni sudac posebno pozove i te vjerovnike da prijave svoje tražbine. Stoga, kako takvog poziva od strane stečajnog suca u ovome predmetu (još) nema, valjalo je riješiti kao u izreci.</w:t>
      </w:r>
    </w:p>
    <w:p w:rsidRDefault="001B7277" w:rsidP="001B7277" w:rsidR="001B7277">
      <w:pPr>
        <w:jc w:val="center"/>
        <w:rPr>
          <w:b/>
        </w:rPr>
      </w:pPr>
    </w:p>
    <w:p w:rsidRDefault="004E6666" w:rsidP="001B7277" w:rsidR="004E6666">
      <w:pPr>
        <w:jc w:val="center"/>
        <w:rPr>
          <w:b/>
        </w:rPr>
      </w:pPr>
    </w:p>
    <w:p w:rsidRDefault="001B7277" w:rsidP="001B7277" w:rsidR="001B7277">
      <w:pPr>
        <w:jc w:val="center"/>
      </w:pPr>
      <w:r w:rsidRPr="00200FF7">
        <w:t xml:space="preserve">U Varaždinu, </w:t>
      </w:r>
      <w:r w:rsidR="0080459E">
        <w:t>10</w:t>
      </w:r>
      <w:r w:rsidR="00E3682C" w:rsidRPr="00DF521C">
        <w:t xml:space="preserve">. </w:t>
      </w:r>
      <w:r w:rsidR="00651482">
        <w:t>veljače 2017</w:t>
      </w:r>
      <w:r w:rsidR="00200FF7" w:rsidRPr="00DF521C">
        <w:t xml:space="preserve">. </w:t>
      </w:r>
      <w:r w:rsidR="00D14166">
        <w:t>g</w:t>
      </w:r>
      <w:r w:rsidR="00200FF7" w:rsidRPr="00200FF7">
        <w:t>odine</w:t>
      </w:r>
    </w:p>
    <w:p w:rsidRDefault="004E6666" w:rsidP="00D14166" w:rsidR="004E6666" w:rsidRPr="00200FF7"/>
    <w:p w:rsidRDefault="001B7277" w:rsidP="00095DBF" w:rsidR="00AF21B4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00FF7">
        <w:t xml:space="preserve"> STEČAJNI SUDAC:</w:t>
      </w:r>
    </w:p>
    <w:p w:rsidRDefault="000C0D67" w:rsidP="003869C9" w:rsidR="00293A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8F7775">
        <w:t xml:space="preserve">  </w:t>
      </w:r>
      <w:r>
        <w:t xml:space="preserve">  </w:t>
      </w:r>
      <w:r w:rsidR="00E3682C">
        <w:t>Melita Poljanec Bubaš</w:t>
      </w:r>
      <w:r w:rsidR="0080459E">
        <w:t>,v.r.</w:t>
      </w:r>
    </w:p>
    <w:p w:rsidRDefault="000C0D67" w:rsidP="001B7277" w:rsidR="000C0D67" w:rsidRPr="00200FF7">
      <w:pPr>
        <w:jc w:val="both"/>
      </w:pPr>
    </w:p>
    <w:p w:rsidRDefault="004E6666" w:rsidP="001B7277" w:rsidR="004E6666" w:rsidRPr="00200FF7">
      <w:pPr>
        <w:jc w:val="both"/>
      </w:pPr>
    </w:p>
    <w:p w:rsidRDefault="001B7277" w:rsidP="001B7277" w:rsidR="001B7277">
      <w:pPr>
        <w:jc w:val="both"/>
        <w:rPr>
          <w:b/>
        </w:rPr>
      </w:pPr>
    </w:p>
    <w:p w:rsidRDefault="001B7277" w:rsidP="001B7277" w:rsidR="001B7277" w:rsidRPr="00200FF7">
      <w:pPr>
        <w:jc w:val="both"/>
      </w:pPr>
      <w:r w:rsidRPr="00200FF7">
        <w:lastRenderedPageBreak/>
        <w:t>Pouka o pravnom lijeku:</w:t>
      </w:r>
    </w:p>
    <w:p w:rsidRDefault="001B7277" w:rsidP="001B7277" w:rsidR="001B7277">
      <w:pPr>
        <w:jc w:val="both"/>
        <w:rPr>
          <w:b/>
        </w:rPr>
      </w:pPr>
      <w:r>
        <w:rPr>
          <w:b/>
        </w:rPr>
        <w:tab/>
      </w:r>
      <w:r w:rsidR="008E21BE" w:rsidRPr="008E21BE">
        <w:t>Protiv ovog rješenja podnos</w:t>
      </w:r>
      <w:r w:rsidR="00BE63C8">
        <w:t>itelj prijave ima</w:t>
      </w:r>
      <w:r w:rsidR="008E21BE" w:rsidRPr="008E21BE">
        <w:t xml:space="preserve"> pravo žalbe u roku od 8 dana, a žalba se podnosi pisanim putem, ovome sudu u 4 primjerka, a o žalbi odlučuje Visoki trgovački sud Republike Hrvatske u Zagrebu.</w:t>
      </w:r>
    </w:p>
    <w:p w:rsidRDefault="001B7277" w:rsidP="001B7277" w:rsidR="001B7277">
      <w:pPr>
        <w:jc w:val="both"/>
        <w:rPr>
          <w:b/>
        </w:rPr>
      </w:pPr>
    </w:p>
    <w:p w:rsidRDefault="001B7277" w:rsidP="00FF1306" w:rsidR="00DF521C" w:rsidRPr="00651482">
      <w:pPr>
        <w:jc w:val="both"/>
        <w:rPr>
          <w:b/>
        </w:rPr>
      </w:pPr>
      <w:r w:rsidRPr="00651482">
        <w:t>DNA:</w:t>
      </w:r>
      <w:r w:rsidRPr="00651482">
        <w:rPr>
          <w:b/>
        </w:rPr>
        <w:t xml:space="preserve"> </w:t>
      </w:r>
    </w:p>
    <w:p w:rsidRDefault="00FF1306" w:rsidP="00DF521C" w:rsidR="00DF521C" w:rsidRPr="00651482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651482">
        <w:rPr>
          <w:rFonts w:cs="Times New Roman" w:hAnsi="Times New Roman" w:ascii="Times New Roman"/>
        </w:rPr>
        <w:t xml:space="preserve"> </w:t>
      </w:r>
      <w:r w:rsidR="00DF521C" w:rsidRPr="00651482">
        <w:rPr>
          <w:rFonts w:cs="Times New Roman" w:hAnsi="Times New Roman" w:ascii="Times New Roman"/>
        </w:rPr>
        <w:t>Stečajna upraviteljica Jelena Stankus-Tkalec iz Varaždina, Zagrebačka 91</w:t>
      </w:r>
    </w:p>
    <w:p w:rsidRDefault="00651482" w:rsidP="00DF521C" w:rsidR="00651482" w:rsidRPr="00651482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651482">
        <w:rPr>
          <w:rFonts w:cs="Times New Roman" w:hAnsi="Times New Roman" w:ascii="Times New Roman"/>
        </w:rPr>
        <w:t xml:space="preserve">Vjerovnik Toplice Sveti Martin d.d., Izvorska 3, Sveti Martina na Muri </w:t>
      </w:r>
    </w:p>
    <w:p w:rsidRDefault="00095DBF" w:rsidP="00DF521C" w:rsidR="00B75575" w:rsidRPr="00651482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651482">
        <w:rPr>
          <w:rFonts w:cs="Times New Roman" w:hAnsi="Times New Roman" w:ascii="Times New Roman"/>
        </w:rPr>
        <w:t>e-</w:t>
      </w:r>
      <w:r w:rsidR="00B75575" w:rsidRPr="00651482">
        <w:rPr>
          <w:rFonts w:cs="Times New Roman" w:hAnsi="Times New Roman" w:ascii="Times New Roman"/>
        </w:rPr>
        <w:t>Oglasna ploča suda</w:t>
      </w:r>
      <w:r w:rsidR="004E6666" w:rsidRPr="00651482">
        <w:rPr>
          <w:rFonts w:cs="Times New Roman" w:hAnsi="Times New Roman" w:ascii="Times New Roman"/>
        </w:rPr>
        <w:t>.</w:t>
      </w:r>
    </w:p>
    <w:sectPr w:rsidSect="00B75575" w:rsidR="00B75575" w:rsidRPr="0065148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977" w:rsidR="00205977">
      <w:r>
        <w:separator/>
      </w:r>
    </w:p>
  </w:endnote>
  <w:endnote w:id="0" w:type="continuationSeparator">
    <w:p w:rsidRDefault="00205977" w:rsidR="00205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977" w:rsidR="00205977">
      <w:r>
        <w:separator/>
      </w:r>
    </w:p>
  </w:footnote>
  <w:footnote w:id="0" w:type="continuationSeparator">
    <w:p w:rsidRDefault="00205977" w:rsidR="00205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1B4" w:rsidR="00AF2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3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459E" w:rsidP="0080459E" w:rsidR="0080459E">
    <w:pPr>
      <w:pStyle w:val="Zaglavlje"/>
      <w:jc w:val="right"/>
    </w:pPr>
    <w:r>
      <w:t>Poslovni broj: 2 St-105/15-46</w:t>
    </w:r>
  </w:p>
  <w:p w:rsidRDefault="00AF21B4" w:rsidP="00A36CA2" w:rsidR="00AF21B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B75575" w:rsidR="00AF21B4">
    <w:pPr>
      <w:pStyle w:val="Zaglavlje"/>
      <w:jc w:val="right"/>
    </w:pPr>
    <w:r>
      <w:t>P</w:t>
    </w:r>
    <w:r w:rsidR="00E3682C">
      <w:t>oslovni broj: 2 St-105/15</w:t>
    </w:r>
    <w:r>
      <w:t>-</w:t>
    </w:r>
    <w:r w:rsidR="0080459E">
      <w:t>46</w:t>
    </w:r>
  </w:p>
  <w:p w:rsidRDefault="00AF21B4" w:rsidP="00B75575" w:rsidR="00AF21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5198D"/>
    <w:multiLevelType w:val="hybridMultilevel"/>
    <w:tmpl w:val="95BA9C8E"/>
    <w:lvl w:tplc="FAC0200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46C53DB9"/>
    <w:multiLevelType w:val="hybridMultilevel"/>
    <w:tmpl w:val="188AA416"/>
    <w:lvl w:tplc="9C3C361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277"/>
    <w:rsid w:val="00085A11"/>
    <w:rsid w:val="00095DBF"/>
    <w:rsid w:val="000A0A78"/>
    <w:rsid w:val="000C0D67"/>
    <w:rsid w:val="000D2350"/>
    <w:rsid w:val="00155DF2"/>
    <w:rsid w:val="001B7277"/>
    <w:rsid w:val="00200FF7"/>
    <w:rsid w:val="00205977"/>
    <w:rsid w:val="00206C78"/>
    <w:rsid w:val="00263E54"/>
    <w:rsid w:val="002814EF"/>
    <w:rsid w:val="00293A5E"/>
    <w:rsid w:val="002E65BF"/>
    <w:rsid w:val="00317D03"/>
    <w:rsid w:val="00350396"/>
    <w:rsid w:val="00352AEC"/>
    <w:rsid w:val="003869C9"/>
    <w:rsid w:val="003F398D"/>
    <w:rsid w:val="004A64A4"/>
    <w:rsid w:val="004E6666"/>
    <w:rsid w:val="00505A45"/>
    <w:rsid w:val="00514008"/>
    <w:rsid w:val="005166B8"/>
    <w:rsid w:val="00555240"/>
    <w:rsid w:val="005701E9"/>
    <w:rsid w:val="005D3F06"/>
    <w:rsid w:val="005F744A"/>
    <w:rsid w:val="00651482"/>
    <w:rsid w:val="006742F2"/>
    <w:rsid w:val="006B7E25"/>
    <w:rsid w:val="006C70A4"/>
    <w:rsid w:val="006F1AB1"/>
    <w:rsid w:val="0070335E"/>
    <w:rsid w:val="007735C7"/>
    <w:rsid w:val="00780680"/>
    <w:rsid w:val="007903B2"/>
    <w:rsid w:val="0080459E"/>
    <w:rsid w:val="00893711"/>
    <w:rsid w:val="008A70C8"/>
    <w:rsid w:val="008D2759"/>
    <w:rsid w:val="008E21BE"/>
    <w:rsid w:val="008E5ED0"/>
    <w:rsid w:val="008F7775"/>
    <w:rsid w:val="00911E91"/>
    <w:rsid w:val="00966A73"/>
    <w:rsid w:val="009B1254"/>
    <w:rsid w:val="00A14E4E"/>
    <w:rsid w:val="00A27D6C"/>
    <w:rsid w:val="00A36CA2"/>
    <w:rsid w:val="00A53376"/>
    <w:rsid w:val="00A73D6F"/>
    <w:rsid w:val="00A85FE2"/>
    <w:rsid w:val="00AD55F6"/>
    <w:rsid w:val="00AE3F40"/>
    <w:rsid w:val="00AF21B4"/>
    <w:rsid w:val="00B75575"/>
    <w:rsid w:val="00B75FD4"/>
    <w:rsid w:val="00BD6F85"/>
    <w:rsid w:val="00BE5B09"/>
    <w:rsid w:val="00BE63C8"/>
    <w:rsid w:val="00CD0A0F"/>
    <w:rsid w:val="00D0493E"/>
    <w:rsid w:val="00D14166"/>
    <w:rsid w:val="00D560D0"/>
    <w:rsid w:val="00D741E1"/>
    <w:rsid w:val="00DB1300"/>
    <w:rsid w:val="00DC360A"/>
    <w:rsid w:val="00DC5663"/>
    <w:rsid w:val="00DD5A4C"/>
    <w:rsid w:val="00DF521C"/>
    <w:rsid w:val="00E3682C"/>
    <w:rsid w:val="00EE1568"/>
    <w:rsid w:val="00F6402B"/>
    <w:rsid w:val="00F97389"/>
    <w:rsid w:val="00FD0B57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2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2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ascii="Arial" w:cs="Arial" w:hAns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92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1749</properties:Characters>
  <properties:Lines>56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2017-02-08T14:09:00Z</dcterms:created>
  <dc:creator>alesjak</dc:creator>
  <cp:lastModifiedBy>Marko Makaj</cp:lastModifiedBy>
  <cp:lastPrinted>2017-02-10T09:44:00Z</cp:lastPrinted>
  <dcterms:modified xmlns:xsi="http://www.w3.org/2001/XMLSchema-instance" xsi:type="dcterms:W3CDTF">2017-02-10T12:26:00Z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