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8fb1" w14:paraId="be28fb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B51EA5">
        <w:t>VJETROELEKTRANA ORLJAK d.o.o.</w:t>
      </w:r>
      <w:r w:rsidR="00B51EA5" w:rsidRPr="00703844">
        <w:t xml:space="preserve">, </w:t>
      </w:r>
      <w:r w:rsidR="00B51EA5">
        <w:t>Obrovac</w:t>
      </w:r>
      <w:r w:rsidR="00B51EA5" w:rsidRPr="00703844">
        <w:t xml:space="preserve">, </w:t>
      </w:r>
      <w:r w:rsidR="00B51EA5">
        <w:t>Stjepana Radića 13</w:t>
      </w:r>
      <w:r w:rsidR="00B51EA5" w:rsidRPr="00703844">
        <w:t xml:space="preserve">, OIB: </w:t>
      </w:r>
      <w:r w:rsidR="00B51EA5">
        <w:t>99932006522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424B2">
        <w:t>6</w:t>
      </w:r>
      <w:r>
        <w:t>.</w:t>
      </w:r>
      <w:r w:rsidR="00B51EA5">
        <w:t xml:space="preserve"> veljače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3348D">
        <w:t>14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51EA5">
        <w:t>VJETROELEKTRANA ORLJAK d.o.o.</w:t>
      </w:r>
      <w:r w:rsidR="00B51EA5" w:rsidRPr="00703844">
        <w:t xml:space="preserve">, </w:t>
      </w:r>
      <w:r w:rsidR="00B51EA5">
        <w:t>Obrovac</w:t>
      </w:r>
      <w:r w:rsidR="00B51EA5" w:rsidRPr="00703844">
        <w:t xml:space="preserve">, </w:t>
      </w:r>
      <w:r w:rsidR="00B51EA5">
        <w:t>Stjepana Radića 13</w:t>
      </w:r>
      <w:r w:rsidR="00B51EA5" w:rsidRPr="00703844">
        <w:t xml:space="preserve">, OIB: </w:t>
      </w:r>
      <w:r w:rsidR="00B51EA5">
        <w:t>99932006522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B51EA5">
        <w:t>43.177,42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A424B2">
        <w:t>ju</w:t>
      </w:r>
      <w:r w:rsidRPr="00FC1537">
        <w:t xml:space="preserve"> se </w:t>
      </w:r>
      <w:r w:rsidR="00F508E3">
        <w:t>osob</w:t>
      </w:r>
      <w:r w:rsidR="00A424B2">
        <w:t>e</w:t>
      </w:r>
      <w:r>
        <w:t xml:space="preserve"> </w:t>
      </w:r>
      <w:r w:rsidR="00A64D31">
        <w:t>ovlašten</w:t>
      </w:r>
      <w:r w:rsidR="00A424B2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51EA5">
        <w:t>Marko Ćosić</w:t>
      </w:r>
      <w:r w:rsidR="00A424B2">
        <w:t xml:space="preserve"> i </w:t>
      </w:r>
      <w:r w:rsidR="00B51EA5">
        <w:t>Tonći Panza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3348D">
        <w:t>14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D1F0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B51EA5">
      <w:t>44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B51EA5">
      <w:t>44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ED1F0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VJETROELEKTRANA ORLJAK društvo s ograničenom odgovornošću za proizvodnju električne energije</izvorni_sadrzaj>
    <derivirana_varijabla naziv="DomainObject.Predmet.ProtustrankaFormated_1">  VJETROELEKTRANA ORLJAK društvo s ograničenom odgovornošću za proizvodnju električne energije</derivirana_varijabla>
  </DomainObject.Predmet.ProtustrankaFormated>
  <DomainObject.Predmet.ProtustrankaFormatedOIB>
    <izvorni_sadrzaj>  VJETROELEKTRANA ORLJAK društvo s ograničenom odgovornošću za proizvodnju električne energije, OIB 99932006522</izvorni_sadrzaj>
    <derivirana_varijabla naziv="DomainObject.Predmet.ProtustrankaFormatedOIB_1">  VJETROELEKTRANA ORLJAK društvo s ograničenom odgovornošću za proizvodnju električne energije, OIB 99932006522</derivirana_varijabla>
  </DomainObject.Predmet.ProtustrankaFormatedOIB>
  <DomainObject.Predmet.ProtustrankaFormatedWithAdress>
    <izvorni_sadrzaj> VJETROELEKTRANA ORLJAK društvo s ograničenom odgovornošću za proizvodnju električne energije, Stjepana Radića  13, 23450 Obrovac</izvorni_sadrzaj>
    <derivirana_varijabla naziv="DomainObject.Predmet.ProtustrankaFormatedWithAdress_1"> VJETROELEKTRANA ORLJAK društvo s ograničenom odgovornošću za proizvodnju električne energije, Stjepana Radića  13, 23450 Obrovac</derivirana_varijabla>
  </DomainObject.Predmet.ProtustrankaFormatedWithAdress>
  <DomainObject.Predmet.ProtustrankaFormatedWithAdressOIB>
    <izvorni_sadrzaj> VJETROELEKTRANA ORLJAK društvo s ograničenom odgovornošću za proizvodnju električne energije, OIB 99932006522, Stjepana Radića  13, 23450 Obrovac</izvorni_sadrzaj>
    <derivirana_varijabla naziv="DomainObject.Predmet.ProtustrankaFormatedWithAdressOIB_1"> VJETROELEKTRANA ORLJAK društvo s ograničenom odgovornošću za proizvodnju električne energije, OIB 99932006522, Stjepana Radića  13, 23450 Obrovac</derivirana_varijabla>
  </DomainObject.Predmet.ProtustrankaFormatedWithAdressOIB>
  <DomainObject.Predmet.ProtustrankaWithAdress>
    <izvorni_sadrzaj>VJETROELEKTRANA ORLJAK društvo s ograničenom odgovornošću za proizvodnju električne energije Stjepana Radića  13, 23450 Obrovac</izvorni_sadrzaj>
    <derivirana_varijabla naziv="DomainObject.Predmet.ProtustrankaWithAdress_1">VJETROELEKTRANA ORLJAK društvo s ograničenom odgovornošću za proizvodnju električne energije Stjepana Radića  13, 23450 Obrovac</derivirana_varijabla>
  </DomainObject.Predmet.ProtustrankaWithAdress>
  <DomainObject.Predmet.ProtustrankaWithAdressOIB>
    <izvorni_sadrzaj>VJETROELEKTRANA ORLJAK društvo s ograničenom odgovornošću za proizvodnju električne energije, OIB 99932006522, Stjepana Radića  13, 23450 Obrovac</izvorni_sadrzaj>
    <derivirana_varijabla naziv="DomainObject.Predmet.ProtustrankaWithAdressOIB_1">VJETROELEKTRANA ORLJAK društvo s ograničenom odgovornošću za proizvodnju električne energije, OIB 99932006522, Stjepana Radića  13, 23450 Obrovac</derivirana_varijabla>
  </DomainObject.Predmet.ProtustrankaWithAdressOIB>
  <DomainObject.Predmet.ProtustrankaNazivFormated>
    <izvorni_sadrzaj>VJETROELEKTRANA ORLJAK društvo s ograničenom odgovornošću za proizvodnju električne energije</izvorni_sadrzaj>
    <derivirana_varijabla naziv="DomainObject.Predmet.ProtustrankaNazivFormated_1">VJETROELEKTRANA ORLJAK društvo s ograničenom odgovornošću za proizvodnju električne energije</derivirana_varijabla>
  </DomainObject.Predmet.ProtustrankaNazivFormated>
  <DomainObject.Predmet.ProtustrankaNazivFormatedOIB>
    <izvorni_sadrzaj>VJETROELEKTRANA ORLJAK društvo s ograničenom odgovornošću za proizvodnju električne energije, OIB 99932006522</izvorni_sadrzaj>
    <derivirana_varijabla naziv="DomainObject.Predmet.ProtustrankaNazivFormatedOIB_1">VJETROELEKTRANA ORLJAK društvo s ograničenom odgovornošću za proizvodnju električne energije, OIB 99932006522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43177.42</izvorni_sadrzaj>
    <derivirana_varijabla naziv="DomainObject.Predmet.TrenutnaVrijednost_1">43177.42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VJETROELEKTRANA ORLJAK društvo s ograničenom odgovornošću za proizvodnju električne energije</item>
    </izvorni_sadrzaj>
    <derivirana_varijabla naziv="DomainObject.Predmet.ProtuStrankaListFormated_1">
      <item>VJETROELEKTRANA ORLJAK društvo s ograničenom odgovornošću za proizvodnju električne energije</item>
    </derivirana_varijabla>
  </DomainObject.Predmet.ProtuStrankaListFormated>
  <DomainObject.Predmet.ProtuStrankaListFormatedOIB>
    <izvorni_sadrzaj>
      <item>VJETROELEKTRANA ORLJAK društvo s ograničenom odgovornošću za proizvodnju električne energije, OIB 99932006522</item>
    </izvorni_sadrzaj>
    <derivirana_varijabla naziv="DomainObject.Predmet.ProtuStrankaListFormatedOIB_1">
      <item>VJETROELEKTRANA ORLJAK društvo s ograničenom odgovornošću za proizvodnju električne energije, OIB 99932006522</item>
    </derivirana_varijabla>
  </DomainObject.Predmet.ProtuStrankaListFormatedOIB>
  <DomainObject.Predmet.ProtuStrankaListFormatedWithAdress>
    <izvorni_sadrzaj>
      <item>VJETROELEKTRANA ORLJAK društvo s ograničenom odgovornošću za proizvodnju električne energije, Stjepana Radića  13, 23450 Obrovac</item>
    </izvorni_sadrzaj>
    <derivirana_varijabla naziv="DomainObject.Predmet.ProtuStrankaListFormatedWithAdress_1">
      <item>VJETROELEKTRANA ORLJAK društvo s ograničenom odgovornošću za proizvodnju električne energije, Stjepana Radića  13, 23450 Obrovac</item>
    </derivirana_varijabla>
  </DomainObject.Predmet.ProtuStrankaListFormatedWithAdress>
  <DomainObject.Predmet.ProtuStrankaListFormatedWithAdressOIB>
    <izvorni_sadrzaj>
      <item>VJETROELEKTRANA ORLJAK društvo s ograničenom odgovornošću za proizvodnju električne energije, OIB 99932006522, Stjepana Radića  13, 23450 Obrovac</item>
    </izvorni_sadrzaj>
    <derivirana_varijabla naziv="DomainObject.Predmet.ProtuStrankaListFormatedWithAdressOIB_1">
      <item>VJETROELEKTRANA ORLJAK društvo s ograničenom odgovornošću za proizvodnju električne energije, OIB 99932006522, Stjepana Radića  13, 23450 Obrovac</item>
    </derivirana_varijabla>
  </DomainObject.Predmet.ProtuStrankaListFormatedWithAdressOIB>
  <DomainObject.Predmet.ProtuStrankaListNazivFormated>
    <izvorni_sadrzaj>
      <item>VJETROELEKTRANA ORLJAK društvo s ograničenom odgovornošću za proizvodnju električne energije</item>
    </izvorni_sadrzaj>
    <derivirana_varijabla naziv="DomainObject.Predmet.ProtuStrankaListNazivFormated_1">
      <item>VJETROELEKTRANA ORLJAK društvo s ograničenom odgovornošću za proizvodnju električne energije</item>
    </derivirana_varijabla>
  </DomainObject.Predmet.ProtuStrankaListNazivFormated>
  <DomainObject.Predmet.ProtuStrankaListNazivFormatedOIB>
    <izvorni_sadrzaj>
      <item>VJETROELEKTRANA ORLJAK društvo s ograničenom odgovornošću za proizvodnju električne energije, OIB 99932006522</item>
    </izvorni_sadrzaj>
    <derivirana_varijabla naziv="DomainObject.Predmet.ProtuStrankaListNazivFormatedOIB_1">
      <item>VJETROELEKTRANA ORLJAK društvo s ograničenom odgovornošću za proizvodnju električne energije, OIB 99932006522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VJETROELEKTRANA ORLJAK društvo s ograničenom odgovornošću za proizvodnju električne energije</izvorni_sadrzaj>
    <derivirana_varijabla naziv="DomainObject.Predmet.ProtustrankaIDrugi_1">VJETROELEKTRANA ORLJAK društvo s ograničenom odgovornošću za proizvodnju električne energije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VJETROELEKTRANA ORLJAK društvo s ograničenom odgovornošću za proizvodnju električne energije, OIB 99932006522, Stjepana Radića  13, 23450 Obrovac</izvorni_sadrzaj>
    <derivirana_varijabla naziv="DomainObject.Predmet.ProtustrankaIDrugiAdressOIB_1">VJETROELEKTRANA ORLJAK društvo s ograničenom odgovornošću za proizvodnju električne energije, OIB 99932006522, Stjepana Radića  13,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VJETROELEKTRANA ORLJAK društvo s ograničenom odgovornošću za proizvodnju električne energije</item>
    </izvorni_sadrzaj>
    <derivirana_varijabla naziv="DomainObject.Predmet.SudioniciListNaziv_1">
      <item>Financijska agencija, Podružnica Zadar</item>
      <item>VJETROELEKTRANA ORLJAK društvo s ograničenom odgovornošću za proizvodnju električne energije</item>
    </derivirana_varijabla>
  </DomainObject.Predmet.SudioniciListNaziv>
  <DomainObject.Predmet.SudioniciListAdressOIB>
    <izvorni_sadrzaj>
      <item>Financijska agencija, Podružnica Zadar, OIB 85821130368</item>
      <item>VJETROELEKTRANA ORLJAK društvo s ograničenom odgovornošću za proizvodnju električne energije, OIB 99932006522, Stjepana Radića  13,23450 Obrovac</item>
    </izvorni_sadrzaj>
    <derivirana_varijabla naziv="DomainObject.Predmet.SudioniciListAdressOIB_1">
      <item>Financijska agencija, Podružnica Zadar, OIB 85821130368</item>
      <item>VJETROELEKTRANA ORLJAK društvo s ograničenom odgovornošću za proizvodnju električne energije, OIB 99932006522, Stjepana Radića  13,23450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99932006522</item>
    </izvorni_sadrzaj>
    <derivirana_varijabla naziv="DomainObject.Predmet.SudioniciListNazivOIB_1">
      <item>, OIB 85821130368</item>
      <item>, OIB 99932006522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1997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2017-02-14T09:54:00Z</dcterms:created>
  <dc:creator>Tina Grgas</dc:creator>
  <cp:lastModifiedBy>wsadmin</cp:lastModifiedBy>
  <cp:lastPrinted>2017-02-14T09:54:00Z</cp:lastPrinted>
  <dcterms:modified xmlns:xsi="http://www.w3.org/2001/XMLSchema-instance" xsi:type="dcterms:W3CDTF">2017-02-14T10:05:00Z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