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c8e0" w14:paraId="45cc8e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St-1065/11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966407">
        <w:rPr>
          <w:rFonts w:hAnsi="Times New Roman" w:ascii="Times New Roman"/>
        </w:rPr>
        <w:t>29. veljače</w:t>
      </w:r>
      <w:r w:rsidR="006A7CBC" w:rsidRPr="001A1A01">
        <w:rPr>
          <w:rFonts w:hAnsi="Times New Roman" w:ascii="Times New Roman"/>
        </w:rPr>
        <w:t xml:space="preserve"> 2016</w:t>
      </w:r>
      <w:r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  Rješenjem o prodaji St-1065/11 od </w:t>
      </w:r>
      <w:r w:rsidR="00C623C1" w:rsidRPr="001A1A01">
        <w:rPr>
          <w:rFonts w:hAnsi="Times New Roman" w:ascii="Times New Roman"/>
        </w:rPr>
        <w:t>22. listopada 2015</w:t>
      </w:r>
      <w:r w:rsidRPr="001A1A01">
        <w:rPr>
          <w:rFonts w:hAnsi="Times New Roman" w:ascii="Times New Roman"/>
        </w:rPr>
        <w:t>. određena je prodaja nekretnina u vlasništvu stečajnog dužnika IZGRADNJA HOTELI d.o.o. Selce,  Emila Antića 78, OIB: 30373982681, uz odgovarajuću primjenu pravila o ovrsi na nekretninama i to: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9, u površini od 15,75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15 u površini 112,11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17 u površini 17,16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18 u površini od 17,85 m2,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19 u površini 18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parkirno mjesto 1 u površini od 14,40 m2,</w:t>
      </w:r>
    </w:p>
    <w:p w:rsidRDefault="00C623C1" w:rsidP="00C623C1" w:rsidR="007F50E6" w:rsidRPr="001A1A01">
      <w:pPr>
        <w:pStyle w:val="Odlomakpopisa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sve upisane u kč.br. 2227/7, zk. ul. 2734 k.o. Selce, suvlasni dio nekretnine 32406/388496</w:t>
      </w:r>
      <w:r w:rsidR="0042534A" w:rsidRPr="001A1A01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Na nekretninama </w:t>
      </w:r>
      <w:r w:rsidR="006A7CBC" w:rsidRPr="001A1A01">
        <w:rPr>
          <w:rFonts w:hAnsi="Times New Roman" w:ascii="Times New Roman"/>
        </w:rPr>
        <w:t xml:space="preserve">opisanim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razučno pravo  vjerovnika </w:t>
      </w:r>
      <w:r w:rsidR="0042534A" w:rsidRPr="001A1A01">
        <w:rPr>
          <w:rFonts w:hAnsi="Times New Roman" w:ascii="Times New Roman"/>
        </w:rPr>
        <w:t>RH Ministarstvo financija, Porezna uprava, Područni ured Karlovac i R&amp;B&amp;S d.o.o. Crikvenica.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II    UTVRĐENA VRIJEDNOST nekretnina iz točke I ovog zaključka 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9, u površini od 15,75 m2 u iznosu od 117.000,00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15 u površini 112,11 m2 u iznosu od 743.000,00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17 u površini 17,16 m2 u iznosu od 128.000,00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18 u površini od 17,85 m2 u iznosu od </w:t>
      </w:r>
      <w:r w:rsidR="005C3DA6" w:rsidRPr="001A1A01">
        <w:rPr>
          <w:rFonts w:hAnsi="Times New Roman" w:ascii="Times New Roman"/>
        </w:rPr>
        <w:t>133.000,00 kn</w:t>
      </w:r>
      <w:r w:rsidRPr="001A1A01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</w:t>
      </w:r>
      <w:r w:rsidR="005C3DA6" w:rsidRPr="001A1A01">
        <w:rPr>
          <w:rFonts w:hAnsi="Times New Roman" w:ascii="Times New Roman"/>
        </w:rPr>
        <w:t>aražu broj 19 u površini 18 m2 u iznosu od 134.000,00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parkirno </w:t>
      </w:r>
      <w:r w:rsidR="005C3DA6" w:rsidRPr="001A1A01">
        <w:rPr>
          <w:rFonts w:hAnsi="Times New Roman" w:ascii="Times New Roman"/>
        </w:rPr>
        <w:t>mjesto 1 u površini od 14,40 m2 u iznosu od 41.000,00 kn</w:t>
      </w:r>
    </w:p>
    <w:p w:rsidRDefault="0042534A" w:rsidP="0042534A" w:rsidR="0042534A" w:rsidRPr="001A1A01">
      <w:pPr>
        <w:pStyle w:val="Odlomakpopisa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sve upisane u kč.br. 2227/7, zk. ul. 2734 k.o. Selce, suvlasni dio nekretnine 32406/388496.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III   NAČIN PRODAJE:</w:t>
      </w: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Nekretnin</w:t>
      </w:r>
      <w:r w:rsidR="00164E08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prodavat će se u stečajnom postupku </w:t>
      </w:r>
      <w:r w:rsidR="00164E08">
        <w:rPr>
          <w:rFonts w:hAnsi="Times New Roman" w:ascii="Times New Roman"/>
        </w:rPr>
        <w:t xml:space="preserve">drugom </w:t>
      </w:r>
      <w:r w:rsidRPr="001A1A01">
        <w:rPr>
          <w:rFonts w:hAnsi="Times New Roman" w:ascii="Times New Roman"/>
        </w:rPr>
        <w:t>usmenom javnom dražbom.</w:t>
      </w:r>
    </w:p>
    <w:p w:rsidRDefault="001A1A01" w:rsidP="007F50E6" w:rsidR="001A1A01">
      <w:pPr>
        <w:rPr>
          <w:rFonts w:hAnsi="Times New Roman" w:ascii="Times New Roman"/>
        </w:rPr>
      </w:pPr>
    </w:p>
    <w:p w:rsidRDefault="001A1A01" w:rsidP="007F50E6" w:rsidR="001A1A01">
      <w:pPr>
        <w:rPr>
          <w:rFonts w:hAnsi="Times New Roman" w:ascii="Times New Roman"/>
        </w:rPr>
      </w:pPr>
    </w:p>
    <w:p w:rsidRDefault="001A1A01" w:rsidP="007F50E6" w:rsidR="001A1A01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lastRenderedPageBreak/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164E08">
        <w:rPr>
          <w:rFonts w:hAnsi="Times New Roman" w:ascii="Times New Roman"/>
          <w:b/>
        </w:rPr>
        <w:t>1. travnja</w:t>
      </w:r>
      <w:r w:rsidR="006A7CBC" w:rsidRPr="001A1A01">
        <w:rPr>
          <w:rFonts w:hAnsi="Times New Roman" w:ascii="Times New Roman"/>
          <w:b/>
        </w:rPr>
        <w:t xml:space="preserve"> 2016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12,45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IV   Ovaj zaključak o prodaji objavit će se na </w:t>
      </w:r>
      <w:r w:rsidR="006A7CBC" w:rsidRPr="001A1A01">
        <w:rPr>
          <w:rFonts w:hAnsi="Times New Roman" w:ascii="Times New Roman"/>
        </w:rPr>
        <w:t>e-</w:t>
      </w:r>
      <w:r w:rsidRPr="001A1A01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     UVJETI PRODAJE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 Prodaju se nekretnine navedene u točki I ovog zaključka.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svake pojedine nekretnine posebno je naznačena u točki II. ovog zaključka.   </w:t>
      </w:r>
    </w:p>
    <w:p w:rsidRDefault="007F50E6" w:rsidP="005C3DA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3.Nekretnine iz točke I ovog zaključka prodavat će se na </w:t>
      </w:r>
      <w:r w:rsidR="009B3948">
        <w:rPr>
          <w:rFonts w:hAnsi="Times New Roman" w:ascii="Times New Roman"/>
        </w:rPr>
        <w:t>drugom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jednaka utvrđenoj vrijednosti nekretnina i to za svaku nekretninu kako je naznačeno u točci II. zaključka i ispod te cijene ne može se prodati na prvom ročištu. </w:t>
      </w: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5C3DA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601A6F" w:rsidP="007F50E6" w:rsidR="00601A6F">
      <w:pPr>
        <w:jc w:val="both"/>
        <w:rPr>
          <w:rFonts w:hAnsi="Times New Roman" w:ascii="Times New Roman"/>
        </w:rPr>
      </w:pPr>
    </w:p>
    <w:p w:rsidRDefault="00601A6F" w:rsidP="007F50E6" w:rsidR="00601A6F">
      <w:pPr>
        <w:jc w:val="both"/>
        <w:rPr>
          <w:rFonts w:hAnsi="Times New Roman" w:ascii="Times New Roman"/>
        </w:rPr>
      </w:pPr>
    </w:p>
    <w:p w:rsidRDefault="00601A6F" w:rsidP="007F50E6" w:rsidR="00601A6F">
      <w:pPr>
        <w:jc w:val="both"/>
        <w:rPr>
          <w:rFonts w:hAnsi="Times New Roman" w:ascii="Times New Roman"/>
        </w:rPr>
      </w:pPr>
    </w:p>
    <w:p w:rsidRDefault="00E5782A" w:rsidP="007F50E6" w:rsidR="00E5782A">
      <w:pPr>
        <w:jc w:val="both"/>
        <w:rPr>
          <w:rFonts w:hAnsi="Times New Roman" w:ascii="Times New Roman"/>
        </w:rPr>
      </w:pPr>
    </w:p>
    <w:p w:rsidRDefault="00E5782A" w:rsidP="007F50E6" w:rsidR="00E5782A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St-1065/11 od 30. rujna 2011. otvoren je stečajni postupak nad imovinom dužnika IZGRADNJA HOTEL</w:t>
      </w:r>
      <w:r w:rsidR="00445660">
        <w:rPr>
          <w:rFonts w:hAnsi="Times New Roman" w:ascii="Times New Roman"/>
        </w:rPr>
        <w:t xml:space="preserve">I d.o.o. Selce, E. Antića 78 , </w:t>
      </w:r>
      <w:r w:rsidRPr="001A1A01">
        <w:rPr>
          <w:rFonts w:hAnsi="Times New Roman" w:ascii="Times New Roman"/>
        </w:rPr>
        <w:t xml:space="preserve">a stečajnu masu čine i nekretnine koje su predmet ove prodaje, a na kojima je upisano razlučno pravo u korist  </w:t>
      </w:r>
      <w:r w:rsidR="005C3DA6" w:rsidRPr="001A1A01">
        <w:rPr>
          <w:rFonts w:hAnsi="Times New Roman" w:ascii="Times New Roman"/>
        </w:rPr>
        <w:t>RH Ministarstvo financija, Porezna uprava, Područni ured Karlovac i R&amp;B&amp;S d.o.o. Crikvenica.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Stečajni upravitelj je podnio prijedlog da se nekretnine upisane u točki I. ovog zaključka, a na kojima postoji razlučno pravo, prodaju u stečajnom postupku uz odgovarajuću primjenu pravila o ovrsi na nekretninama, sukladno čl.164.st.1. Stečajnog zakona ("Narodne novine" broj  44/96, 29/99, 129/00, 123/03, 82/06, 116/10, 25/12 - dalje SZ).</w:t>
      </w:r>
    </w:p>
    <w:p w:rsidRDefault="005C3DA6" w:rsidP="007F50E6" w:rsidR="005C3DA6" w:rsidRPr="001A1A01">
      <w:pPr>
        <w:ind w:firstLine="708"/>
        <w:jc w:val="both"/>
        <w:rPr>
          <w:rFonts w:hAnsi="Times New Roman" w:ascii="Times New Roman"/>
        </w:rPr>
      </w:pPr>
    </w:p>
    <w:p w:rsidRDefault="00445660" w:rsidP="00445660" w:rsidR="007F50E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usmenoj dražbi za nekretnine opisane u izreci nije bio niti jedan ponuditelj, te po navodima stečajnog upravitelja nije bilo zainteresiranih kupaca za kupnju predmetnih nekretnina. </w:t>
      </w:r>
    </w:p>
    <w:p w:rsidRDefault="00E5782A" w:rsidP="00445660" w:rsidR="00E5782A">
      <w:pPr>
        <w:ind w:firstLine="708"/>
        <w:rPr>
          <w:rFonts w:hAnsi="Times New Roman" w:ascii="Times New Roman"/>
        </w:rPr>
      </w:pPr>
    </w:p>
    <w:p w:rsidRDefault="00E5782A" w:rsidP="00445660" w:rsidR="00E5782A">
      <w:pPr>
        <w:ind w:firstLine="708"/>
        <w:rPr>
          <w:rFonts w:hAnsi="Times New Roman" w:ascii="Times New Roman"/>
        </w:rPr>
      </w:pPr>
    </w:p>
    <w:p w:rsidRDefault="00E5782A" w:rsidP="00445660" w:rsidR="00E5782A">
      <w:pPr>
        <w:ind w:firstLine="708"/>
        <w:rPr>
          <w:rFonts w:hAnsi="Times New Roman" w:ascii="Times New Roman"/>
        </w:rPr>
      </w:pPr>
    </w:p>
    <w:p w:rsidRDefault="00E5782A" w:rsidP="00445660" w:rsidR="00E5782A">
      <w:pPr>
        <w:ind w:firstLine="708"/>
        <w:rPr>
          <w:rFonts w:hAnsi="Times New Roman" w:ascii="Times New Roman"/>
        </w:rPr>
      </w:pPr>
    </w:p>
    <w:p w:rsidRDefault="00E5782A" w:rsidP="00445660" w:rsidR="00E5782A">
      <w:pPr>
        <w:ind w:firstLine="708"/>
        <w:rPr>
          <w:rFonts w:hAnsi="Times New Roman" w:ascii="Times New Roman"/>
        </w:rPr>
      </w:pPr>
    </w:p>
    <w:p w:rsidRDefault="00601A6F" w:rsidP="00445660" w:rsidR="00601A6F">
      <w:pPr>
        <w:ind w:firstLine="708"/>
        <w:rPr>
          <w:rFonts w:hAnsi="Times New Roman" w:ascii="Times New Roman"/>
        </w:rPr>
      </w:pPr>
    </w:p>
    <w:p w:rsidRDefault="00601A6F" w:rsidP="00445660" w:rsidR="00601A6F">
      <w:pPr>
        <w:ind w:firstLine="708"/>
        <w:rPr>
          <w:rFonts w:hAnsi="Times New Roman" w:ascii="Times New Roman"/>
        </w:rPr>
      </w:pPr>
    </w:p>
    <w:p w:rsidRDefault="00445660" w:rsidP="007F50E6" w:rsidR="00445660">
      <w:pPr>
        <w:rPr>
          <w:rFonts w:hAnsi="Times New Roman" w:ascii="Times New Roman"/>
        </w:rPr>
      </w:pPr>
    </w:p>
    <w:p w:rsidRDefault="00445660" w:rsidP="007F50E6" w:rsidR="00445660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</w:t>
      </w:r>
      <w:r w:rsidR="00E5782A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210B7B">
        <w:rPr>
          <w:rFonts w:hAnsi="Times New Roman" w:ascii="Times New Roman"/>
        </w:rPr>
        <w:t>29. veljače</w:t>
      </w:r>
      <w:r w:rsidR="006A7CBC" w:rsidRPr="001A1A01">
        <w:rPr>
          <w:rFonts w:hAnsi="Times New Roman" w:ascii="Times New Roman"/>
        </w:rPr>
        <w:t xml:space="preserve"> 2016.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601A6F" w:rsidR="007F50E6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</w:p>
    <w:p w:rsidRDefault="00601A6F" w:rsidP="00601A6F" w:rsidR="00601A6F" w:rsidRPr="001A1A01">
      <w:pPr>
        <w:jc w:val="right"/>
        <w:rPr>
          <w:rFonts w:hAnsi="Times New Roman" w:ascii="Times New Roman"/>
        </w:rPr>
      </w:pP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A96B27" w:rsidP="00A96B27" w:rsidR="00A96B27" w:rsidRPr="00A96B27">
      <w:pPr>
        <w:rPr>
          <w:rFonts w:hAnsi="Times New Roman" w:ascii="Times New Roman"/>
        </w:rPr>
      </w:pPr>
      <w:r w:rsidRPr="00A96B27">
        <w:rPr>
          <w:rFonts w:hAnsi="Times New Roman" w:ascii="Times New Roman"/>
        </w:rPr>
        <w:t>Protiv ovog zaključka nije dopuštena žalba (čl. 11. st. 9.  SZ-a).</w:t>
      </w:r>
    </w:p>
    <w:p w:rsidRDefault="00A96B27" w:rsidP="002775D1" w:rsidR="00A96B27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Dna:</w:t>
      </w:r>
    </w:p>
    <w:p w:rsidRDefault="000E3302" w:rsidP="000E3302" w:rsidR="005F06BF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</w:t>
      </w:r>
      <w:r w:rsidR="002775D1" w:rsidRPr="001A1A01">
        <w:rPr>
          <w:rFonts w:hAnsi="Times New Roman" w:ascii="Times New Roman"/>
        </w:rPr>
        <w:t>Stečajni upravitelj</w:t>
      </w:r>
    </w:p>
    <w:p w:rsidRDefault="007F50E6" w:rsidP="000E3302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2. Razlučni vjerovnici</w:t>
      </w:r>
    </w:p>
    <w:p w:rsidRDefault="007F50E6" w:rsidP="000E3302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3. </w:t>
      </w:r>
      <w:r w:rsidR="006A7CBC" w:rsidRPr="001A1A01">
        <w:rPr>
          <w:rFonts w:hAnsi="Times New Roman" w:ascii="Times New Roman"/>
        </w:rPr>
        <w:t>e-o</w:t>
      </w:r>
      <w:r w:rsidRPr="001A1A01">
        <w:rPr>
          <w:rFonts w:hAnsi="Times New Roman" w:ascii="Times New Roman"/>
        </w:rPr>
        <w:t>glasna ploča suda</w:t>
      </w:r>
    </w:p>
    <w:p w:rsidRDefault="007F50E6" w:rsidP="000E3302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Spis</w:t>
      </w:r>
    </w:p>
    <w:p w:rsidRDefault="009701A0" w:rsidP="007F50E6" w:rsidR="009701A0" w:rsidRPr="001A1A01">
      <w:pPr>
        <w:jc w:val="both"/>
        <w:rPr>
          <w:rFonts w:hAnsi="Times New Roman" w:ascii="Times New Roman"/>
        </w:rPr>
      </w:pPr>
    </w:p>
    <w:p w:rsidRDefault="009701A0" w:rsidP="005F06BF" w:rsidR="009701A0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D42E48" w:rsidR="002775D1" w:rsidRPr="001A1A01">
      <w:headerReference w:type="default" r:id="rId10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F5B">
          <w:rPr>
            <w:noProof/>
          </w:rPr>
          <w:t>4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AC4F5B" w:rsidR="0060670C">
        <w:pPr>
          <w:pStyle w:val="Zaglavlje"/>
          <w:jc w:val="center"/>
        </w:pPr>
      </w:p>
    </w:sdtContent>
  </w:sdt>
  <w:p w:rsidRDefault="00AC4F5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92E8E"/>
    <w:rsid w:val="00096468"/>
    <w:rsid w:val="000A302D"/>
    <w:rsid w:val="000E3302"/>
    <w:rsid w:val="00164E08"/>
    <w:rsid w:val="00181C25"/>
    <w:rsid w:val="0019399D"/>
    <w:rsid w:val="001A1A01"/>
    <w:rsid w:val="001C1992"/>
    <w:rsid w:val="00200FA9"/>
    <w:rsid w:val="00210B7B"/>
    <w:rsid w:val="002207BD"/>
    <w:rsid w:val="002775D1"/>
    <w:rsid w:val="00277787"/>
    <w:rsid w:val="002D485F"/>
    <w:rsid w:val="003422B3"/>
    <w:rsid w:val="00395F7D"/>
    <w:rsid w:val="0042534A"/>
    <w:rsid w:val="00445660"/>
    <w:rsid w:val="00456E7D"/>
    <w:rsid w:val="004C28B3"/>
    <w:rsid w:val="005C3DA6"/>
    <w:rsid w:val="005F06BF"/>
    <w:rsid w:val="005F7E02"/>
    <w:rsid w:val="00601A6F"/>
    <w:rsid w:val="006862D5"/>
    <w:rsid w:val="006A7CBC"/>
    <w:rsid w:val="006D50C3"/>
    <w:rsid w:val="007230A2"/>
    <w:rsid w:val="007F50E6"/>
    <w:rsid w:val="00813D04"/>
    <w:rsid w:val="00827435"/>
    <w:rsid w:val="00866493"/>
    <w:rsid w:val="008753F6"/>
    <w:rsid w:val="00966407"/>
    <w:rsid w:val="009701A0"/>
    <w:rsid w:val="00997385"/>
    <w:rsid w:val="009B3948"/>
    <w:rsid w:val="009D733B"/>
    <w:rsid w:val="009E0674"/>
    <w:rsid w:val="00A85C1E"/>
    <w:rsid w:val="00A96B27"/>
    <w:rsid w:val="00AC09A6"/>
    <w:rsid w:val="00AC4F5B"/>
    <w:rsid w:val="00B028D4"/>
    <w:rsid w:val="00B12C85"/>
    <w:rsid w:val="00BA218D"/>
    <w:rsid w:val="00BA6D04"/>
    <w:rsid w:val="00BE4259"/>
    <w:rsid w:val="00C327CC"/>
    <w:rsid w:val="00C46D17"/>
    <w:rsid w:val="00C623C1"/>
    <w:rsid w:val="00CF5826"/>
    <w:rsid w:val="00D42E48"/>
    <w:rsid w:val="00E35DA4"/>
    <w:rsid w:val="00E5782A"/>
    <w:rsid w:val="00E64B06"/>
    <w:rsid w:val="00F115F0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C4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F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C4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F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Ivančić; Božidar Komljenović; Sandro Milošević; Valentino Babič; Vesna Grabovac</izvorni_sadrzaj>
    <derivirana_varijabla naziv="DomainObject.Predmet.StrankaFormated_1">  TURISTIČKA ZAJEDNICA GRADA CRIKVENICE; BERNARD BERTOVIĆ; LJERKO ŽANIĆ; Marijo Ivančić; Božidar Komljenović; Sandro Milošević; Valentino Babič; Vesna Grabovac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</izvorni_sadrzaj>
    <derivirana_varijabla naziv="DomainObject.Predmet.StrankaFormatedOIB_1"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</derivirana_varijabla>
  </DomainObject.Predmet.StrankaFormatedOIB>
  <DomainObject.Predmet.StrankaFormatedWithAdress>
    <izvorni_sadrzaj> TURISTIČKA ZAJEDNICA GRADA CRIKVENICE; BERNARD BERTOVIĆ; LJERKO ŽANIĆ; Marijo Ivančić; Božidar Komljenović; Sandro Milošević, Matuljska Cesta 2 A, 51410 Opatija; Valentino Babič, Goranska 16, 51260 Crikvenica; Vesna Grabovac, Hrusta 6 A, 51260 Crikvenica</izvorni_sadrzaj>
    <derivirana_varijabla naziv="DomainObject.Predmet.StrankaFormatedWithAdress_1"> TURISTIČKA ZAJEDNICA GRADA CRIKVENICE; BERNARD BERTOVIĆ; LJERKO ŽANIĆ; Marijo Ivančić; Božidar Komljenović; Sandro Milošević, Matuljska Cesta 2 A, 51410 Opatija; Valentino Babič, Goranska 16, 51260 Crikvenica; Vesna Grabovac, Hrusta 6 A, 51260 Crikvenica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</izvorni_sadrzaj>
    <derivirana_varijabla naziv="DomainObject.Predmet.StrankaFormatedWithAdressOIB_1"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</derivirana_varijabla>
  </DomainObject.Predmet.StrankaFormatedWithAdressOIB>
  <DomainObject.Predmet.StrankaWithAdress>
    <izvorni_sadrzaj>TURISTIČKA ZAJEDNICA GRADA CRIKVENICE ,BERNARD BERTOVIĆ ,LJERKO ŽANIĆ ,Marijo Ivančić ,Božidar Komljenović ,Sandro Milošević Matuljska Cesta 2 A,51410 Opatija,Valentino Babič Goranska 16,51260 Crikvenica,Vesna Grabovac Hrusta 6 A,51260 Crikvenica</izvorni_sadrzaj>
    <derivirana_varijabla naziv="DomainObject.Predmet.StrankaWithAdress_1">TURISTIČKA ZAJEDNICA GRADA CRIKVENICE ,BERNARD BERTOVIĆ ,LJERKO ŽANIĆ ,Marijo Ivančić ,Božidar Komljenović ,Sandro Milošević Matuljska Cesta 2 A,51410 Opatija,Valentino Babič Goranska 16,51260 Crikvenica,Vesna Grabovac Hrusta 6 A,51260 Crikvenica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</izvorni_sadrzaj>
    <derivirana_varijabla naziv="DomainObject.Predmet.StrankaWithAdressOIB_1"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</derivirana_varijabla>
  </DomainObject.Predmet.StrankaWithAdressOIB>
  <DomainObject.Predmet.StrankaNazivFormated>
    <izvorni_sadrzaj>TURISTIČKA ZAJEDNICA GRADA CRIKVENICE,BERNARD BERTOVIĆ,LJERKO ŽANIĆ,Marijo Ivančić,Božidar Komljenović,Sandro Milošević,Valentino Babič,Vesna Grabovac</izvorni_sadrzaj>
    <derivirana_varijabla naziv="DomainObject.Predmet.StrankaNazivFormated_1">TURISTIČKA ZAJEDNICA GRADA CRIKVENICE,BERNARD BERTOVIĆ,LJERKO ŽANIĆ,Marijo Ivančić,Božidar Komljenović,Sandro Milošević,Valentino Babič,Vesna Grabovac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</izvorni_sadrzaj>
    <derivirana_varijabla naziv="DomainObject.Predmet.StrankaNazivFormatedOIB_1"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</izvorni_sadrzaj>
    <derivirana_varijabla naziv="DomainObject.Predmet.StrankaList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1211</properties:Words>
  <properties:Characters>6371</properties:Characters>
  <properties:Lines>201</properties:Lines>
  <properties:Paragraphs>66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2016-01-11T12:43:00Z</dcterms:created>
  <dc:creator>Gordana Grčić</dc:creator>
  <cp:lastModifiedBy>Žana Livaja</cp:lastModifiedBy>
  <cp:lastPrinted>2016-02-29T13:16:00Z</cp:lastPrinted>
  <dcterms:modified xmlns:xsi="http://www.w3.org/2001/XMLSchema-instance" xsi:type="dcterms:W3CDTF">2016-02-29T13:19:00Z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