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8b869" w14:paraId="3c8b869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B6F6F">
        <w:t>2766/2017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76203E">
        <w:t>, 104/2017</w:t>
      </w:r>
      <w:r>
        <w:t>)</w:t>
      </w:r>
      <w:r w:rsidR="008155EE">
        <w:t>,</w:t>
      </w:r>
      <w:r>
        <w:t xml:space="preserve"> dana </w:t>
      </w:r>
      <w:r w:rsidR="00E372CD">
        <w:t>5. veljače</w:t>
      </w:r>
      <w:r w:rsidR="00837DAD">
        <w:t xml:space="preserve"> 2018.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784443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D7537" w:rsidRPr="003D7537">
        <w:t xml:space="preserve"> </w:t>
      </w:r>
      <w:r w:rsidR="004B6F6F">
        <w:t xml:space="preserve">KARDUM MILIJON d.o.o., OIB: 75890840324, MBS: 080806263, Zagreb, </w:t>
      </w:r>
      <w:proofErr w:type="spellStart"/>
      <w:r w:rsidR="004B6F6F">
        <w:t>Dankovečka</w:t>
      </w:r>
      <w:proofErr w:type="spellEnd"/>
      <w:r w:rsidR="004B6F6F">
        <w:t xml:space="preserve"> 108a.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4B6F6F">
        <w:t>57.171,77</w:t>
      </w:r>
      <w:r w:rsidR="00A7489A">
        <w:t xml:space="preserve"> </w:t>
      </w:r>
      <w:r w:rsidR="005B0782">
        <w:t>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E372CD">
        <w:t>5. veljače</w:t>
      </w:r>
      <w:r w:rsidR="00837DAD">
        <w:t xml:space="preserve"> 2018.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  <w:r w:rsidR="00E372CD">
        <w:t>,v.r.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4B6F6F">
      <w:t>2766/2017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0D08DF"/>
    <w:rsid w:val="000F6EE3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30A63"/>
    <w:rsid w:val="00235A60"/>
    <w:rsid w:val="0023789E"/>
    <w:rsid w:val="0024170D"/>
    <w:rsid w:val="002457E9"/>
    <w:rsid w:val="00263D6D"/>
    <w:rsid w:val="00264D19"/>
    <w:rsid w:val="00272846"/>
    <w:rsid w:val="00285FB2"/>
    <w:rsid w:val="00297E94"/>
    <w:rsid w:val="002C5306"/>
    <w:rsid w:val="002F07EF"/>
    <w:rsid w:val="00325398"/>
    <w:rsid w:val="00336FC0"/>
    <w:rsid w:val="003538DF"/>
    <w:rsid w:val="0038246E"/>
    <w:rsid w:val="003D35F9"/>
    <w:rsid w:val="003D7537"/>
    <w:rsid w:val="003E3A15"/>
    <w:rsid w:val="003E5D1C"/>
    <w:rsid w:val="003F786A"/>
    <w:rsid w:val="00413610"/>
    <w:rsid w:val="00413F4C"/>
    <w:rsid w:val="00483EEB"/>
    <w:rsid w:val="00496578"/>
    <w:rsid w:val="004B337A"/>
    <w:rsid w:val="004B6F6F"/>
    <w:rsid w:val="004D34BE"/>
    <w:rsid w:val="004F29A7"/>
    <w:rsid w:val="004F3962"/>
    <w:rsid w:val="004F719D"/>
    <w:rsid w:val="005112E5"/>
    <w:rsid w:val="0052203A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3AD5"/>
    <w:rsid w:val="00627F6A"/>
    <w:rsid w:val="00657B8E"/>
    <w:rsid w:val="006C120B"/>
    <w:rsid w:val="006E0F10"/>
    <w:rsid w:val="006F75E5"/>
    <w:rsid w:val="007030CF"/>
    <w:rsid w:val="00705D8B"/>
    <w:rsid w:val="0076203E"/>
    <w:rsid w:val="00784443"/>
    <w:rsid w:val="00786AE3"/>
    <w:rsid w:val="007B13A4"/>
    <w:rsid w:val="007B5AFD"/>
    <w:rsid w:val="007C7891"/>
    <w:rsid w:val="007C789D"/>
    <w:rsid w:val="007D5A5D"/>
    <w:rsid w:val="007E717E"/>
    <w:rsid w:val="008155EE"/>
    <w:rsid w:val="00837DAD"/>
    <w:rsid w:val="00845A4E"/>
    <w:rsid w:val="00852FF3"/>
    <w:rsid w:val="00860308"/>
    <w:rsid w:val="008613BD"/>
    <w:rsid w:val="00863025"/>
    <w:rsid w:val="00871F01"/>
    <w:rsid w:val="008A376B"/>
    <w:rsid w:val="008D19B9"/>
    <w:rsid w:val="008E28F7"/>
    <w:rsid w:val="009155D1"/>
    <w:rsid w:val="00920CA0"/>
    <w:rsid w:val="009419D8"/>
    <w:rsid w:val="00966EED"/>
    <w:rsid w:val="009A71CE"/>
    <w:rsid w:val="009E75AA"/>
    <w:rsid w:val="009E7730"/>
    <w:rsid w:val="009F3FBC"/>
    <w:rsid w:val="00A3348B"/>
    <w:rsid w:val="00A71431"/>
    <w:rsid w:val="00A7489A"/>
    <w:rsid w:val="00AC4528"/>
    <w:rsid w:val="00AD027A"/>
    <w:rsid w:val="00AE4DF8"/>
    <w:rsid w:val="00B27A01"/>
    <w:rsid w:val="00B53A01"/>
    <w:rsid w:val="00B77D67"/>
    <w:rsid w:val="00B82F18"/>
    <w:rsid w:val="00BD2F8B"/>
    <w:rsid w:val="00BD684E"/>
    <w:rsid w:val="00BE15B5"/>
    <w:rsid w:val="00C50013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D90E8C"/>
    <w:rsid w:val="00DA3FB2"/>
    <w:rsid w:val="00E372CD"/>
    <w:rsid w:val="00EC3302"/>
    <w:rsid w:val="00ED2B04"/>
    <w:rsid w:val="00ED6AA8"/>
    <w:rsid w:val="00EE3659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7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72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2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2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2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7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72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2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2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2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2766</izvorni_sadrzaj>
    <derivirana_varijabla naziv="DomainObject.Predmet.Broj_1">2766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St-2766/2017</izvorni_sadrzaj>
    <derivirana_varijabla naziv="DomainObject.Predmet.OznakaBroj_1">St-2766/2017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KARDUM MILIJON d.o.o.</izvorni_sadrzaj>
    <derivirana_varijabla naziv="DomainObject.Predmet.ProtustrankaFormated_1">  KARDUM MILIJON d.o.o.</derivirana_varijabla>
  </DomainObject.Predmet.ProtustrankaFormated>
  <DomainObject.Predmet.ProtustrankaFormatedOIB>
    <izvorni_sadrzaj>  KARDUM MILIJON d.o.o., OIB 75890840324</izvorni_sadrzaj>
    <derivirana_varijabla naziv="DomainObject.Predmet.ProtustrankaFormatedOIB_1">  KARDUM MILIJON d.o.o., OIB 75890840324</derivirana_varijabla>
  </DomainObject.Predmet.ProtustrankaFormatedOIB>
  <DomainObject.Predmet.ProtustrankaFormatedWithAdress>
    <izvorni_sadrzaj> KARDUM MILIJON d.o.o., Dankovečka 108/A, 10000 Zagreb</izvorni_sadrzaj>
    <derivirana_varijabla naziv="DomainObject.Predmet.ProtustrankaFormatedWithAdress_1"> KARDUM MILIJON d.o.o., Dankovečka 108/A, 10000 Zagreb</derivirana_varijabla>
  </DomainObject.Predmet.ProtustrankaFormatedWithAdress>
  <DomainObject.Predmet.ProtustrankaFormatedWithAdressOIB>
    <izvorni_sadrzaj> KARDUM MILIJON d.o.o., OIB 75890840324, Dankovečka 108/A, 10000 Zagreb</izvorni_sadrzaj>
    <derivirana_varijabla naziv="DomainObject.Predmet.ProtustrankaFormatedWithAdressOIB_1"> KARDUM MILIJON d.o.o., OIB 75890840324, Dankovečka 108/A, 10000 Zagreb</derivirana_varijabla>
  </DomainObject.Predmet.ProtustrankaFormatedWithAdressOIB>
  <DomainObject.Predmet.ProtustrankaWithAdress>
    <izvorni_sadrzaj>KARDUM MILIJON d.o.o. Dankovečka 108/A, 10000 Zagreb</izvorni_sadrzaj>
    <derivirana_varijabla naziv="DomainObject.Predmet.ProtustrankaWithAdress_1">KARDUM MILIJON d.o.o. Dankovečka 108/A, 10000 Zagreb</derivirana_varijabla>
  </DomainObject.Predmet.ProtustrankaWithAdress>
  <DomainObject.Predmet.ProtustrankaWithAdressOIB>
    <izvorni_sadrzaj>KARDUM MILIJON d.o.o., OIB 75890840324, Dankovečka 108/A, 10000 Zagreb</izvorni_sadrzaj>
    <derivirana_varijabla naziv="DomainObject.Predmet.ProtustrankaWithAdressOIB_1">KARDUM MILIJON d.o.o., OIB 75890840324, Dankovečka 108/A, 10000 Zagreb</derivirana_varijabla>
  </DomainObject.Predmet.ProtustrankaWithAdressOIB>
  <DomainObject.Predmet.ProtustrankaNazivFormated>
    <izvorni_sadrzaj>KARDUM MILIJON d.o.o.</izvorni_sadrzaj>
    <derivirana_varijabla naziv="DomainObject.Predmet.ProtustrankaNazivFormated_1">KARDUM MILIJON d.o.o.</derivirana_varijabla>
  </DomainObject.Predmet.ProtustrankaNazivFormated>
  <DomainObject.Predmet.ProtustrankaNazivFormatedOIB>
    <izvorni_sadrzaj>KARDUM MILIJON d.o.o., OIB 75890840324</izvorni_sadrzaj>
    <derivirana_varijabla naziv="DomainObject.Predmet.ProtustrankaNazivFormatedOIB_1">KARDUM MILIJON d.o.o., OIB 75890840324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Krolo</izvorni_sadrzaj>
    <derivirana_varijabla naziv="DomainObject.Predmet.Referada.Naziv_1">25. - A. Krolo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Krolo</izvorni_sadrzaj>
    <derivirana_varijabla naziv="DomainObject.Predmet.TrenutnaLokacijaSpisa.Naziv_1">25.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KARDUM MILIJON d.o.o.</item>
    </izvorni_sadrzaj>
    <derivirana_varijabla naziv="DomainObject.Predmet.ProtuStrankaListFormated_1">
      <item>KARDUM MILIJON d.o.o.</item>
    </derivirana_varijabla>
  </DomainObject.Predmet.ProtuStrankaListFormated>
  <DomainObject.Predmet.ProtuStrankaListFormatedOIB>
    <izvorni_sadrzaj>
      <item>KARDUM MILIJON d.o.o., OIB 75890840324</item>
    </izvorni_sadrzaj>
    <derivirana_varijabla naziv="DomainObject.Predmet.ProtuStrankaListFormatedOIB_1">
      <item>KARDUM MILIJON d.o.o., OIB 75890840324</item>
    </derivirana_varijabla>
  </DomainObject.Predmet.ProtuStrankaListFormatedOIB>
  <DomainObject.Predmet.ProtuStrankaListFormatedWithAdress>
    <izvorni_sadrzaj>
      <item>KARDUM MILIJON d.o.o., Dankovečka 108/A, 10000 Zagreb</item>
    </izvorni_sadrzaj>
    <derivirana_varijabla naziv="DomainObject.Predmet.ProtuStrankaListFormatedWithAdress_1">
      <item>KARDUM MILIJON d.o.o., Dankovečka 108/A, 10000 Zagreb</item>
    </derivirana_varijabla>
  </DomainObject.Predmet.ProtuStrankaListFormatedWithAdress>
  <DomainObject.Predmet.ProtuStrankaListFormatedWithAdressOIB>
    <izvorni_sadrzaj>
      <item>KARDUM MILIJON d.o.o., OIB 75890840324, Dankovečka 108/A, 10000 Zagreb</item>
    </izvorni_sadrzaj>
    <derivirana_varijabla naziv="DomainObject.Predmet.ProtuStrankaListFormatedWithAdressOIB_1">
      <item>KARDUM MILIJON d.o.o., OIB 75890840324, Dankovečka 108/A, 10000 Zagreb</item>
    </derivirana_varijabla>
  </DomainObject.Predmet.ProtuStrankaListFormatedWithAdressOIB>
  <DomainObject.Predmet.ProtuStrankaListNazivFormated>
    <izvorni_sadrzaj>
      <item>KARDUM MILIJON d.o.o.</item>
    </izvorni_sadrzaj>
    <derivirana_varijabla naziv="DomainObject.Predmet.ProtuStrankaListNazivFormated_1">
      <item>KARDUM MILIJON d.o.o.</item>
    </derivirana_varijabla>
  </DomainObject.Predmet.ProtuStrankaListNazivFormated>
  <DomainObject.Predmet.ProtuStrankaListNazivFormatedOIB>
    <izvorni_sadrzaj>
      <item>KARDUM MILIJON d.o.o., OIB 75890840324</item>
    </izvorni_sadrzaj>
    <derivirana_varijabla naziv="DomainObject.Predmet.ProtuStrankaListNazivFormatedOIB_1">
      <item>KARDUM MILIJON d.o.o., OIB 75890840324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KARDUM MILIJON d.o.o.</izvorni_sadrzaj>
    <derivirana_varijabla naziv="DomainObject.Predmet.ProtustrankaIDrugi_1">KARDUM MILIJON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KARDUM MILIJON d.o.o., OIB 75890840324, Dankovečka 108/A, 10000 Zagreb</izvorni_sadrzaj>
    <derivirana_varijabla naziv="DomainObject.Predmet.ProtustrankaIDrugiAdressOIB_1">KARDUM MILIJON d.o.o., OIB 75890840324, Dankovečka 108/A,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KARDUM MILIJON d.o.o.</item>
      <item>FINA Regionalni centar Zagreb</item>
    </izvorni_sadrzaj>
    <derivirana_varijabla naziv="DomainObject.Predmet.SudioniciListNaziv_1">
      <item>KARDUM MILIJON d.o.o.</item>
      <item>FINA Regionalni centar Zagreb</item>
    </derivirana_varijabla>
  </DomainObject.Predmet.SudioniciListNaziv>
  <DomainObject.Predmet.SudioniciListAdressOIB>
    <izvorni_sadrzaj>
      <item>KARDUM MILIJON d.o.o., OIB 75890840324, Dankovečka 108/A,10000 Zagreb</item>
      <item>FINA Regionalni centar Zagreb, OIB 85821130368, Trg svibanjskih žrtava 1995. 1,10000 Zagreb</item>
    </izvorni_sadrzaj>
    <derivirana_varijabla naziv="DomainObject.Predmet.SudioniciListAdressOIB_1">
      <item>KARDUM MILIJON d.o.o., OIB 75890840324, Dankovečka 108/A,10000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75890840324</item>
      <item>, OIB 85821130368</item>
    </izvorni_sadrzaj>
    <derivirana_varijabla naziv="DomainObject.Predmet.SudioniciListNazivOIB_1">
      <item>, OIB 75890840324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C19156-B773-46EE-ACF4-319B4FF62D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1358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2018-01-22T10:51:00Z</dcterms:created>
  <dc:creator>ilukac</dc:creator>
  <cp:lastModifiedBy>Mirela Šantek</cp:lastModifiedBy>
  <cp:lastPrinted>2018-02-05T14:07:00Z</cp:lastPrinted>
  <dcterms:modified xmlns:xsi="http://www.w3.org/2001/XMLSchema-instance" xsi:type="dcterms:W3CDTF">2018-02-05T14:07:00Z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