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d2f9" w14:paraId="55bd2f9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5F1466">
        <w:t>670</w:t>
      </w:r>
      <w:r w:rsidR="00364741">
        <w:t>/17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F1466" w:rsidP="00C40A44" w:rsidR="000B22E7" w:rsidRPr="00B9015B">
      <w:pPr>
        <w:ind w:firstLine="708"/>
        <w:jc w:val="both"/>
      </w:pPr>
      <w:r w:rsidRPr="005F1466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F1466">
        <w:t>85821130368</w:t>
      </w:r>
      <w:r w:rsidRPr="005F1466">
        <w:rPr>
          <w:lang w:val="pt-BR"/>
        </w:rPr>
        <w:t>, za otvaranje stečajnog postupka nad dužnikom OMANOVIĆ j.d.o.o., Zagreb, Drage Stipca 8, OIB: 57960734664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22.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5F1466" w:rsidRPr="005F1466">
        <w:rPr>
          <w:lang w:val="pt-BR"/>
        </w:rPr>
        <w:t>OMANOVIĆ j.d.o.o., Zagreb, Drage Stipca 8, OIB: 57960734664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F1466">
        <w:t>670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F1466" w:rsidP="005F1466" w:rsidR="005F1466" w:rsidRPr="005F1466">
      <w:pPr>
        <w:ind w:firstLine="709"/>
        <w:jc w:val="both"/>
        <w:rPr>
          <w:lang w:val="pt-BR"/>
        </w:rPr>
      </w:pPr>
      <w:r w:rsidRPr="005F1466">
        <w:t xml:space="preserve">Financijska agencija, Regionalni centar Zagreb, podnijela je ovom sudu prijedlog za otvaranje stečajnog postupka </w:t>
      </w:r>
      <w:r w:rsidRPr="005F1466">
        <w:rPr>
          <w:lang w:val="pt-BR"/>
        </w:rPr>
        <w:t>Omanović j.d.o.o., Zagreb.</w:t>
      </w:r>
    </w:p>
    <w:p w:rsidRDefault="005F1466" w:rsidP="005F1466" w:rsidR="005F1466" w:rsidRPr="005F1466">
      <w:pPr>
        <w:ind w:firstLine="709"/>
        <w:jc w:val="both"/>
        <w:rPr>
          <w:lang w:val="pt-BR"/>
        </w:rPr>
      </w:pPr>
    </w:p>
    <w:p w:rsidRDefault="005F1466" w:rsidP="005F1466" w:rsidR="005F1466" w:rsidRPr="005F1466">
      <w:pPr>
        <w:ind w:firstLine="709"/>
        <w:jc w:val="both"/>
      </w:pPr>
      <w:r w:rsidRPr="005F1466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F1466" w:rsidP="005F1466" w:rsidR="005F1466" w:rsidRPr="005F1466">
      <w:pPr>
        <w:ind w:firstLine="709"/>
        <w:jc w:val="both"/>
      </w:pPr>
    </w:p>
    <w:p w:rsidRDefault="005F1466" w:rsidP="005F1466" w:rsidR="005F1466" w:rsidRPr="005F1466">
      <w:pPr>
        <w:ind w:firstLine="709"/>
        <w:jc w:val="both"/>
        <w:rPr>
          <w:lang w:val="en-GB"/>
        </w:rPr>
      </w:pPr>
      <w:r w:rsidRPr="005F1466">
        <w:t xml:space="preserve">Financijska agencija, kao predlagatelj, navela je u prijedlogu za otvaranje stečajnog postupka kako dužnik na dan 22. veljače 2017. u Očevidniku redoslijeda osnova za plaćanje ima evidentirane neizvršene osnove za plaćanje u neprekinutom razdoblju od 120 dana, u ukupnom iznosu od 50.084,34 kn, kao i da dužnik ima 1 zaposlenog. </w:t>
      </w:r>
      <w:r w:rsidRPr="005F1466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F1466" w:rsidP="00650D44" w:rsidR="005F1466">
      <w:pPr>
        <w:ind w:firstLine="709"/>
        <w:jc w:val="both"/>
      </w:pPr>
    </w:p>
    <w:p w:rsidRDefault="00650D44" w:rsidP="00650D44" w:rsidR="00650D44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F1466" w:rsidP="00C90682" w:rsidR="005F1466">
      <w:pPr>
        <w:pStyle w:val="Tijeloteksta"/>
        <w:ind w:firstLine="708"/>
      </w:pPr>
    </w:p>
    <w:p w:rsidRDefault="0059075B" w:rsidP="00C90682" w:rsidR="00650D44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901CFD" w:rsidRPr="0089526A">
        <w:t xml:space="preserve">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8D101E">
        <w:t>Zastupnik</w:t>
      </w:r>
      <w:r w:rsidR="00225E5C">
        <w:t xml:space="preserve"> po zakonu </w:t>
      </w:r>
      <w:r w:rsidR="007A38D3">
        <w:t>dužnika</w:t>
      </w:r>
      <w:r w:rsidR="00650D44">
        <w:t xml:space="preserve"> je na navedenom ročištu izjavio kako dužnik u svom vlasništvu nema imovinu.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650D44">
        <w:t xml:space="preserve">podnesak FINE od 20. </w:t>
      </w:r>
      <w:r w:rsidR="005F1466">
        <w:t>travnja 2017. (list 7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650D44">
        <w:t xml:space="preserve">dan </w:t>
      </w:r>
      <w:r w:rsidR="005F1466">
        <w:t>22. veljače</w:t>
      </w:r>
      <w:r w:rsidR="00B01E1E" w:rsidRPr="00B01E1E">
        <w:t xml:space="preserve"> 2017.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  <w:r w:rsidR="005F1466">
        <w:t xml:space="preserve"> Prema podacima o solventnosti RBA d.d. od 24. travnja 2017. (list 8. spisa) dužnikov račun bio je blokiran na taj dan 174 dana. Zastupnik po zakonu dužnika nije osporio navode o blokadi dužnikovog računa.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5F1466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F1466">
        <w:t>22. svibnja</w:t>
      </w:r>
      <w:r w:rsidR="00682CD1">
        <w:t xml:space="preserve"> 2017</w:t>
      </w:r>
      <w:r w:rsidR="00065B42" w:rsidRPr="00B9015B">
        <w:t xml:space="preserve">.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5F1466" w:rsidR="00CC1DE7" w:rsidRPr="00B9015B">
      <w:pPr>
        <w:jc w:val="right"/>
      </w:pPr>
      <w:r w:rsidRPr="00B9015B">
        <w:t>Gordan Zubak</w:t>
      </w:r>
      <w:r w:rsidR="00584DD6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5F1466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84DD6" w:rsidP="00584DD6" w:rsidR="00584DD6">
      <w:pPr>
        <w:jc w:val="right"/>
      </w:pPr>
    </w:p>
    <w:p w:rsidRDefault="00584DD6" w:rsidP="00584DD6" w:rsidR="00584DD6">
      <w:pPr>
        <w:jc w:val="right"/>
      </w:pPr>
      <w:r>
        <w:t>Za točnost otpravka - ovlašteni službenik:</w:t>
      </w:r>
    </w:p>
    <w:p w:rsidRDefault="00584DD6" w:rsidP="00584DD6" w:rsidR="00584DD6">
      <w:pPr>
        <w:jc w:val="right"/>
      </w:pPr>
      <w:r>
        <w:t xml:space="preserve">               Katica Franjić</w:t>
      </w:r>
    </w:p>
    <w:p w:rsidRDefault="00065B42" w:rsidP="00584DD6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84DD6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5F1466">
          <w:rPr>
            <w:sz w:val="24"/>
          </w:rPr>
          <w:t>St-670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84DD6"/>
    <w:rsid w:val="0059075B"/>
    <w:rsid w:val="00591F57"/>
    <w:rsid w:val="005C6039"/>
    <w:rsid w:val="005F1466"/>
    <w:rsid w:val="00650D44"/>
    <w:rsid w:val="00662884"/>
    <w:rsid w:val="00682CD1"/>
    <w:rsid w:val="00704DD0"/>
    <w:rsid w:val="007150E9"/>
    <w:rsid w:val="00754CF2"/>
    <w:rsid w:val="007A38D3"/>
    <w:rsid w:val="007B068E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D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D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D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D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D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D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D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D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OMANOVIĆ j.d.o.o. za ugostiteljstvo, trgovinu i usluge zastupanog po punomoćniku Zdravko Noršić</izvorni_sadrzaj>
    <derivirana_varijabla naziv="DomainObject.Predmet.ProtustrankaFormated_1">  OMANOVIĆ j.d.o.o. za ugostiteljstvo, trgovinu i usluge zastupanog po punomoćniku Zdravko Noršić</derivirana_varijabla>
  </DomainObject.Predmet.ProtustrankaFormated>
  <DomainObject.Predmet.ProtustrankaFormatedOIB>
    <izvorni_sadrzaj>  OMANOVIĆ j.d.o.o. za ugostiteljstvo, trgovinu i usluge, OIB 57960734664 zastupanog po punomoćniku Zdravko Noršić</izvorni_sadrzaj>
    <derivirana_varijabla naziv="DomainObject.Predmet.ProtustrankaFormatedOIB_1">  OMANOVIĆ j.d.o.o. za ugostiteljstvo, trgovinu i usluge, OIB 57960734664 zastupanog po punomoćniku Zdravko Noršić</derivirana_varijabla>
  </DomainObject.Predmet.ProtustrankaFormatedOIB>
  <DomainObject.Predmet.ProtustrankaFormatedWithAdress>
    <izvorni_sadrzaj> OMANOVIĆ j.d.o.o. za ugostiteljstvo, trgovinu i usluge, Drage Stipca 8, 10000 Zagreb zastupanog po punomoćniku Zdravko Noršić</izvorni_sadrzaj>
    <derivirana_varijabla naziv="DomainObject.Predmet.ProtustrankaFormatedWithAdress_1"> OMANOVIĆ j.d.o.o. za ugostiteljstvo, trgovinu i usluge, Drage Stipca 8, 10000 Zagreb zastupanog po punomoćniku Zdravko Noršić</derivirana_varijabla>
  </DomainObject.Predmet.ProtustrankaFormatedWithAdress>
  <DomainObject.Predmet.ProtustrankaFormatedWithAdressOIB>
    <izvorni_sadrzaj> OMANOVIĆ j.d.o.o. za ugostiteljstvo, trgovinu i usluge, OIB 57960734664, Drage Stipca 8, 10000 Zagreb zastupanog po punomoćniku Zdravko Noršić</izvorni_sadrzaj>
    <derivirana_varijabla naziv="DomainObject.Predmet.ProtustrankaFormatedWithAdressOIB_1"> OMANOVIĆ j.d.o.o. za ugostiteljstvo, trgovinu i usluge, OIB 57960734664, Drage Stipca 8, 10000 Zagreb zastupanog po punomoćniku Zdravko Noršić</derivirana_varijabla>
  </DomainObject.Predmet.ProtustrankaFormatedWithAdressOIB>
  <DomainObject.Predmet.ProtustrankaWithAdress>
    <izvorni_sadrzaj>OMANOVIĆ j.d.o.o. za ugostiteljstvo, trgovinu i usluge Drage Stipca 8, 10000 Zagreb</izvorni_sadrzaj>
    <derivirana_varijabla naziv="DomainObject.Predmet.ProtustrankaWithAdress_1">OMANOVIĆ j.d.o.o. za ugostiteljstvo, trgovinu i usluge Drage Stipca 8, 10000 Zagreb</derivirana_varijabla>
  </DomainObject.Predmet.ProtustrankaWithAdress>
  <DomainObject.Predmet.ProtustrankaWithAdressOIB>
    <izvorni_sadrzaj>OMANOVIĆ j.d.o.o. za ugostiteljstvo, trgovinu i usluge, OIB 57960734664, Drage Stipca 8, 10000 Zagreb</izvorni_sadrzaj>
    <derivirana_varijabla naziv="DomainObject.Predmet.ProtustrankaWithAdressOIB_1">OMANOVIĆ j.d.o.o. za ugostiteljstvo, trgovinu i usluge, OIB 57960734664, Drage Stipca 8, 10000 Zagreb</derivirana_varijabla>
  </DomainObject.Predmet.ProtustrankaWithAdressOIB>
  <DomainObject.Predmet.ProtustrankaNazivFormated>
    <izvorni_sadrzaj>OMANOVIĆ j.d.o.o. za ugostiteljstvo, trgovinu i usluge</izvorni_sadrzaj>
    <derivirana_varijabla naziv="DomainObject.Predmet.ProtustrankaNazivFormated_1">OMANOVIĆ j.d.o.o. za ugostiteljstvo, trgovinu i usluge</derivirana_varijabla>
  </DomainObject.Predmet.ProtustrankaNazivFormated>
  <DomainObject.Predmet.ProtustrankaNazivFormatedOIB>
    <izvorni_sadrzaj>OMANOVIĆ j.d.o.o. za ugostiteljstvo, trgovinu i usluge, OIB 57960734664</izvorni_sadrzaj>
    <derivirana_varijabla naziv="DomainObject.Predmet.ProtustrankaNazivFormatedOIB_1">OMANOVIĆ j.d.o.o. za ugostiteljstvo, trgovinu i usluge, OIB 57960734664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Noršić</izvorni_sadrzaj>
    <derivirana_varijabla naziv="DomainObject.Predmet.StrankaFormated_1">  FINA Regionalni centar Zagreb; Zdravko Noršić</derivirana_varijabla>
  </DomainObject.Predmet.StrankaFormated>
  <DomainObject.Predmet.StrankaFormatedOIB>
    <izvorni_sadrzaj>  FINA Regionalni centar Zagreb, OIB 85821130368; Zdravko Noršić, OIB 87750554260</izvorni_sadrzaj>
    <derivirana_varijabla naziv="DomainObject.Predmet.StrankaFormatedOIB_1">  FINA Regionalni centar Zagreb, OIB 85821130368; Zdravko Noršić, OIB 87750554260</derivirana_varijabla>
  </DomainObject.Predmet.StrankaFormatedOIB>
  <DomainObject.Predmet.StrankaFormatedWithAdress>
    <izvorni_sadrzaj> FINA Regionalni centar Zagreb, Trg svibanjskih žrtava 1995. br. 1, 10000 Zagreb; Zdravko Noršić, Pape Ivana Xxiii 6, 10430 Samobor</izvorni_sadrzaj>
    <derivirana_varijabla naziv="DomainObject.Predmet.StrankaFormatedWithAdress_1"> FINA Regionalni centar Zagreb, Trg svibanjskih žrtava 1995. br. 1, 10000 Zagreb; Zdravko Noršić, Pape Ivana Xxiii 6, 10430 Samobor</derivirana_varijabla>
  </DomainObject.Predmet.StrankaFormatedWithAdress>
  <DomainObject.Predmet.StrankaFormatedWithAdressOIB>
    <izvorni_sadrzaj> FINA Regionalni centar Zagreb, OIB 85821130368, Trg svibanjskih žrtava 1995. br. 1, 10000 Zagreb; Zdravko Noršić, OIB 87750554260, Pape Ivana Xxiii 6, 10430 Samobor</izvorni_sadrzaj>
    <derivirana_varijabla naziv="DomainObject.Predmet.StrankaFormatedWithAdressOIB_1"> FINA Regionalni centar Zagreb, OIB 85821130368, Trg svibanjskih žrtava 1995. br. 1, 10000 Zagreb; Zdravko Noršić, OIB 87750554260, Pape Ivana Xxiii 6, 10430 Samobor</derivirana_varijabla>
  </DomainObject.Predmet.StrankaFormatedWithAdressOIB>
  <DomainObject.Predmet.StrankaWithAdress>
    <izvorni_sadrzaj>FINA Regionalni centar Zagreb Trg svibanjskih žrtava 1995. br. 1,10000 Zagreb,Zdravko Noršić Pape Ivana Xxiii 6,10430 Samobor</izvorni_sadrzaj>
    <derivirana_varijabla naziv="DomainObject.Predmet.StrankaWithAdress_1">FINA Regionalni centar Zagreb Trg svibanjskih žrtava 1995. br. 1,10000 Zagreb,Zdravko Noršić Pape Ivana Xxiii 6,10430 Samobor</derivirana_varijabla>
  </DomainObject.Predmet.StrankaWithAdress>
  <DomainObject.Predmet.StrankaWithAdressOIB>
    <izvorni_sadrzaj>FINA Regionalni centar Zagreb, OIB 85821130368, Trg svibanjskih žrtava 1995. br. 1,10000 Zagreb,Zdravko Noršić, OIB 87750554260, Pape Ivana Xxiii 6,10430 Samobor</izvorni_sadrzaj>
    <derivirana_varijabla naziv="DomainObject.Predmet.StrankaWithAdressOIB_1">FINA Regionalni centar Zagreb, OIB 85821130368, Trg svibanjskih žrtava 1995. br. 1,10000 Zagreb,Zdravko Noršić, OIB 87750554260, Pape Ivana Xxiii 6,10430 Samobor</derivirana_varijabla>
  </DomainObject.Predmet.StrankaWithAdressOIB>
  <DomainObject.Predmet.StrankaNazivFormated>
    <izvorni_sadrzaj>FINA Regionalni centar Zagreb,Zdravko Noršić</izvorni_sadrzaj>
    <derivirana_varijabla naziv="DomainObject.Predmet.StrankaNazivFormated_1">FINA Regionalni centar Zagreb,Zdravko Noršić</derivirana_varijabla>
  </DomainObject.Predmet.StrankaNazivFormated>
  <DomainObject.Predmet.StrankaNazivFormatedOIB>
    <izvorni_sadrzaj>FINA Regionalni centar Zagreb, OIB 85821130368,Zdravko Noršić, OIB 87750554260</izvorni_sadrzaj>
    <derivirana_varijabla naziv="DomainObject.Predmet.StrankaNazivFormatedOIB_1">FINA Regionalni centar Zagreb, OIB 85821130368,Zdravko Noršić, OIB 87750554260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Zdravko Noršić</item>
    </izvorni_sadrzaj>
    <derivirana_varijabla naziv="DomainObject.Predmet.StrankaListFormated_1">
      <item>FINA Regionalni centar Zagreb</item>
      <item>Zdravko Noršić</item>
    </derivirana_varijabla>
  </DomainObject.Predmet.StrankaListFormated>
  <DomainObject.Predmet.StrankaListFormatedOIB>
    <izvorni_sadrzaj>
      <item>FINA Regionalni centar Zagreb, OIB 85821130368</item>
      <item>Zdravko Noršić, OIB 87750554260</item>
    </izvorni_sadrzaj>
    <derivirana_varijabla naziv="DomainObject.Predmet.StrankaListFormatedOIB_1">
      <item>FINA Regionalni centar Zagreb, OIB 85821130368</item>
      <item>Zdravko Noršić, OIB 87750554260</item>
    </derivirana_varijabla>
  </DomainObject.Predmet.StrankaListFormatedOIB>
  <DomainObject.Predmet.StrankaListFormatedWithAdress>
    <izvorni_sadrzaj>
      <item>FINA Regionalni centar Zagreb, Trg svibanjskih žrtava 1995. br. 1, 10000 Zagreb</item>
      <item>Zdravko Noršić, Pape Ivana Xxiii 6, 10430 Samobor</item>
    </izvorni_sadrzaj>
    <derivirana_varijabla naziv="DomainObject.Predmet.StrankaListFormatedWithAdress_1">
      <item>FINA Regionalni centar Zagreb, Trg svibanjskih žrtava 1995. br. 1, 10000 Zagreb</item>
      <item>Zdravko Noršić, Pape Ivana Xxiii 6,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Zdravko Noršić, OIB 87750554260, Pape Ivana Xxiii 6, 10430 Samobor</item>
    </izvorni_sadrzaj>
    <derivirana_varijabla naziv="DomainObject.Predmet.StrankaListFormatedWithAdressOIB_1">
      <item>FINA Regionalni centar Zagreb, OIB 85821130368, Trg svibanjskih žrtava 1995. br. 1, 10000 Zagreb</item>
      <item>Zdravko Noršić, OIB 87750554260, Pape Ivana Xxiii 6, 10430 Samobor</item>
    </derivirana_varijabla>
  </DomainObject.Predmet.StrankaListFormatedWithAdressOIB>
  <DomainObject.Predmet.StrankaListNazivFormated>
    <izvorni_sadrzaj>
      <item>FINA Regionalni centar Zagreb</item>
      <item>Zdravko Noršić</item>
    </izvorni_sadrzaj>
    <derivirana_varijabla naziv="DomainObject.Predmet.StrankaListNazivFormated_1">
      <item>FINA Regionalni centar Zagreb</item>
      <item>Zdravko Noršić</item>
    </derivirana_varijabla>
  </DomainObject.Predmet.StrankaListNazivFormated>
  <DomainObject.Predmet.StrankaListNazivFormatedOIB>
    <izvorni_sadrzaj>
      <item>FINA Regionalni centar Zagreb, OIB 85821130368</item>
      <item>Zdravko Noršić, OIB 87750554260</item>
    </izvorni_sadrzaj>
    <derivirana_varijabla naziv="DomainObject.Predmet.StrankaListNazivFormatedOIB_1">
      <item>FINA Regionalni centar Zagreb, OIB 85821130368</item>
      <item>Zdravko Noršić, OIB 87750554260</item>
    </derivirana_varijabla>
  </DomainObject.Predmet.StrankaListNazivFormatedOIB>
  <DomainObject.Predmet.ProtuStrankaListFormated>
    <izvorni_sadrzaj>
      <item>OMANOVIĆ j.d.o.o. za ugostiteljstvo, trgovinu i usluge zastupanog po punomoćniku Zdravko Noršić</item>
    </izvorni_sadrzaj>
    <derivirana_varijabla naziv="DomainObject.Predmet.ProtuStrankaListFormated_1">
      <item>OMANOVIĆ j.d.o.o. za ugostiteljstvo, trgovinu i usluge zastupanog po punomoćniku Zdravko Noršić</item>
    </derivirana_varijabla>
  </DomainObject.Predmet.ProtuStrankaListFormated>
  <DomainObject.Predmet.ProtuStrankaListFormatedOIB>
    <izvorni_sadrzaj>
      <item>OMANOVIĆ j.d.o.o. za ugostiteljstvo, trgovinu i usluge, OIB 57960734664 zastupanog po punomoćniku Zdravko Noršić</item>
    </izvorni_sadrzaj>
    <derivirana_varijabla naziv="DomainObject.Predmet.ProtuStrankaListFormatedOIB_1">
      <item>OMANOVIĆ j.d.o.o. za ugostiteljstvo, trgovinu i usluge, OIB 57960734664 zastupanog po punomoćniku Zdravko Noršić</item>
    </derivirana_varijabla>
  </DomainObject.Predmet.ProtuStrankaListFormatedOIB>
  <DomainObject.Predmet.ProtuStrankaListFormatedWithAdress>
    <izvorni_sadrzaj>
      <item>OMANOVIĆ j.d.o.o. za ugostiteljstvo, trgovinu i usluge, Drage Stipca 8, 10000 Zagreb zastupanog po punomoćniku Zdravko Noršić</item>
    </izvorni_sadrzaj>
    <derivirana_varijabla naziv="DomainObject.Predmet.ProtuStrankaListFormatedWithAdress_1">
      <item>OMANOVIĆ j.d.o.o. za ugostiteljstvo, trgovinu i usluge, Drage Stipca 8, 10000 Zagreb zastupanog po punomoćniku Zdravko Noršić</item>
    </derivirana_varijabla>
  </DomainObject.Predmet.ProtuStrankaListFormatedWithAdress>
  <DomainObject.Predmet.ProtuStrankaListFormatedWithAdressOIB>
    <izvorni_sadrzaj>
      <item>OMANOVIĆ j.d.o.o. za ugostiteljstvo, trgovinu i usluge, OIB 57960734664, Drage Stipca 8, 10000 Zagreb zastupanog po punomoćniku Zdravko Noršić</item>
    </izvorni_sadrzaj>
    <derivirana_varijabla naziv="DomainObject.Predmet.ProtuStrankaListFormatedWithAdressOIB_1">
      <item>OMANOVIĆ j.d.o.o. za ugostiteljstvo, trgovinu i usluge, OIB 57960734664, Drage Stipca 8, 10000 Zagreb zastupanog po punomoćniku Zdravko Noršić</item>
    </derivirana_varijabla>
  </DomainObject.Predmet.ProtuStrankaListFormatedWithAdressOIB>
  <DomainObject.Predmet.ProtuStrankaListNazivFormated>
    <izvorni_sadrzaj>
      <item>OMANOVIĆ j.d.o.o. za ugostiteljstvo, trgovinu i usluge</item>
    </izvorni_sadrzaj>
    <derivirana_varijabla naziv="DomainObject.Predmet.ProtuStrankaListNazivFormated_1">
      <item>OMANOVIĆ j.d.o.o. za ugostiteljstvo, trgovinu i usluge</item>
    </derivirana_varijabla>
  </DomainObject.Predmet.ProtuStrankaListNazivFormated>
  <DomainObject.Predmet.ProtuStrankaListNazivFormatedOIB>
    <izvorni_sadrzaj>
      <item>OMANOVIĆ j.d.o.o. za ugostiteljstvo, trgovinu i usluge, OIB 57960734664</item>
    </izvorni_sadrzaj>
    <derivirana_varijabla naziv="DomainObject.Predmet.ProtuStrankaListNazivFormatedOIB_1">
      <item>OMANOVIĆ j.d.o.o. za ugostiteljstvo, trgovinu i usluge, OIB 57960734664</item>
    </derivirana_varijabla>
  </DomainObject.Predmet.ProtuStrankaListNazivFormatedOIB>
  <DomainObject.Predmet.OstaliListFormated>
    <izvorni_sadrzaj>
      <item>Zdravko Noršić punomoćnik sudionika u postupku OMANOVIĆ j.d.o.o. za ugostiteljstvo, trgovinu i usluge</item>
      <item>RBA d.d.</item>
    </izvorni_sadrzaj>
    <derivirana_varijabla naziv="DomainObject.Predmet.OstaliListFormated_1">
      <item>Zdravko Noršić punomoćnik sudionika u postupku OMANOVIĆ j.d.o.o. za ugostiteljstvo, trgovinu i usluge</item>
      <item>RBA d.d.</item>
    </derivirana_varijabla>
  </DomainObject.Predmet.OstaliListFormated>
  <DomainObject.Predmet.OstaliListFormatedOIB>
    <izvorni_sadrzaj>
      <item>Zdravko Noršić, OIB 87750554260 punomoćnik sudionika u postupku OMANOVIĆ j.d.o.o. za ugostiteljstvo, trgovinu i usluge</item>
      <item>RBA d.d.</item>
    </izvorni_sadrzaj>
    <derivirana_varijabla naziv="DomainObject.Predmet.OstaliListFormatedOIB_1">
      <item>Zdravko Noršić, OIB 87750554260 punomoćnik sudionika u postupku OMANOVIĆ j.d.o.o. za ugostiteljstvo, trgovinu i usluge</item>
      <item>RBA d.d.</item>
    </derivirana_varijabla>
  </DomainObject.Predmet.OstaliListFormatedOIB>
  <DomainObject.Predmet.OstaliListFormatedWithAdress>
    <izvorni_sadrzaj>
      <item>Zdravko Noršić, Pape Ivana Xxiii 6, 10430 Samobor punomoćnik sudionika u postupku OMANOVIĆ j.d.o.o. za ugostiteljstvo, trgovinu i usluge</item>
      <item>RBA d.d., Magazinska cesta 69, 10000 Zagreb</item>
    </izvorni_sadrzaj>
    <derivirana_varijabla naziv="DomainObject.Predmet.OstaliListFormatedWithAdress_1">
      <item>Zdravko Noršić, Pape Ivana Xxiii 6, 10430 Samobor punomoćnik sudionika u postupku OMANOVIĆ j.d.o.o. za ugostiteljstvo, trgovinu i usluge</item>
      <item>RBA d.d., Magazinska cesta 69, 10000 Zagreb</item>
    </derivirana_varijabla>
  </DomainObject.Predmet.OstaliListFormatedWithAdress>
  <DomainObject.Predmet.OstaliListFormatedWithAdressOIB>
    <izvorni_sadrzaj>
      <item>Zdravko Noršić, OIB 87750554260, Pape Ivana Xxiii 6, 10430 Samobor punomoćnik sudionika u postupku OMANOVIĆ j.d.o.o. za ugostiteljstvo, trgovinu i usluge</item>
      <item>RBA d.d., Magazinska cesta 69, 10000 Zagreb</item>
    </izvorni_sadrzaj>
    <derivirana_varijabla naziv="DomainObject.Predmet.OstaliListFormatedWithAdressOIB_1">
      <item>Zdravko Noršić, OIB 87750554260, Pape Ivana Xxiii 6, 10430 Samobor punomoćnik sudionika u postupku OMANOVIĆ j.d.o.o. za ugostiteljstvo, trgovinu i usluge</item>
      <item>RBA d.d., Magazinska cesta 69, 10000 Zagreb</item>
    </derivirana_varijabla>
  </DomainObject.Predmet.OstaliListFormatedWithAdressOIB>
  <DomainObject.Predmet.OstaliListNazivFormated>
    <izvorni_sadrzaj>
      <item>Zdravko Noršić</item>
      <item>RBA d.d.</item>
    </izvorni_sadrzaj>
    <derivirana_varijabla naziv="DomainObject.Predmet.OstaliListNazivFormated_1">
      <item>Zdravko Noršić</item>
      <item>RBA d.d.</item>
    </derivirana_varijabla>
  </DomainObject.Predmet.OstaliListNazivFormated>
  <DomainObject.Predmet.OstaliListNazivFormatedOIB>
    <izvorni_sadrzaj>
      <item>Zdravko Noršić, OIB 87750554260</item>
      <item>RBA d.d.</item>
    </izvorni_sadrzaj>
    <derivirana_varijabla naziv="DomainObject.Predmet.OstaliListNazivFormatedOIB_1">
      <item>Zdravko Noršić, OIB 87750554260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OMANOVIĆ j.d.o.o. za ugostiteljstvo, trgovinu i usluge</izvorni_sadrzaj>
    <derivirana_varijabla naziv="DomainObject.Predmet.ProtustrankaIDrugi_1">OMANOVIĆ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OMANOVIĆ j.d.o.o. za ugostiteljstvo, trgovinu i usluge, OIB 57960734664, Drage Stipca 8, 10000 Zagreb</izvorni_sadrzaj>
    <derivirana_varijabla naziv="DomainObject.Predmet.ProtustrankaIDrugiAdressOIB_1">OMANOVIĆ j.d.o.o. za ugostiteljstvo, trgovinu i usluge, OIB 57960734664, Drage Stipca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OMANOVIĆ j.d.o.o. za ugostiteljstvo, trgovinu i usluge</item>
      <item>Zdravko Noršić</item>
      <item>Zdravko Noršić</item>
      <item>RBA d.d.</item>
    </izvorni_sadrzaj>
    <derivirana_varijabla naziv="DomainObject.Predmet.SudioniciListNaziv_1">
      <item>FINA Regionalni centar Zagreb</item>
      <item>OMANOVIĆ j.d.o.o. za ugostiteljstvo, trgovinu i usluge</item>
      <item>Zdravko Noršić</item>
      <item>Zdravko Noršić</item>
      <item>RBA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OMANOVIĆ j.d.o.o. za ugostiteljstvo, trgovinu i usluge, OIB 57960734664, Drage Stipca 8,10000 Zagreb</item>
      <item>Zdravko Noršić, OIB 87750554260, Pape Ivana Xxiii 6,10430 Samobor</item>
      <item>Zdravko Noršić, OIB 87750554260, Pape Ivana Xxiii 6,10430 Samobor</item>
      <item>RBA d.d., Magazinska cesta 69,10000 Zagreb</item>
    </izvorni_sadrzaj>
    <derivirana_varijabla naziv="DomainObject.Predmet.SudioniciListAdressOIB_1">
      <item>FINA Regionalni centar Zagreb, OIB 85821130368, Trg svibanjskih žrtava 1995. br. 1,10000 Zagreb</item>
      <item>OMANOVIĆ j.d.o.o. za ugostiteljstvo, trgovinu i usluge, OIB 57960734664, Drage Stipca 8,10000 Zagreb</item>
      <item>Zdravko Noršić, OIB 87750554260, Pape Ivana Xxiii 6,10430 Samobor</item>
      <item>Zdravko Noršić, OIB 87750554260, Pape Ivana Xxiii 6,10430 Samobor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57960734664</item>
      <item>, OIB 87750554260</item>
      <item>, OIB 87750554260</item>
      <item>, OIB null</item>
    </izvorni_sadrzaj>
    <derivirana_varijabla naziv="DomainObject.Predmet.SudioniciListNazivOIB_1">
      <item>, OIB 85821130368</item>
      <item>, OIB 57960734664</item>
      <item>, OIB 87750554260</item>
      <item>, OIB 87750554260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53EFB-1F17-4DE3-A67E-8346AC239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4377</properties:Characters>
  <properties:Lines>91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2017-05-22T08:38:00Z</dcterms:created>
  <dc:creator>gzubak</dc:creator>
  <cp:lastModifiedBy>Katica Franjić</cp:lastModifiedBy>
  <cp:lastPrinted>2017-05-22T11:40:00Z</cp:lastPrinted>
  <dcterms:modified xmlns:xsi="http://www.w3.org/2001/XMLSchema-instance" xsi:type="dcterms:W3CDTF">2017-05-22T11:41:00Z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