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c90b" w14:paraId="1cfc90b" w:rsidRDefault="00EE09F3" w:rsidP="00EE09F3" w:rsidR="00EE09F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9F3" w:rsidP="00EE09F3" w:rsidR="00EE09F3" w:rsidRPr="00A27A2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A27A2F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EE09F3" w:rsidP="00EE09F3" w:rsidR="00EE09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A27A2F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EE09F3" w:rsidP="00EE09F3" w:rsidR="00EE09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E09F3" w:rsidP="00EE09F3" w:rsidR="00EE09F3" w:rsidRPr="00A27A2F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EE09F3" w:rsidP="00EE09F3" w:rsidR="00EE09F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E09F3" w:rsidP="00EE09F3" w:rsidR="00EE09F3" w:rsidRPr="005D578C">
      <w:pPr>
        <w:jc w:val="center"/>
        <w:rPr>
          <w:rFonts w:cs="Times New Roman" w:eastAsia="Times New Roman"/>
          <w:szCs w:val="24"/>
        </w:rPr>
      </w:pPr>
    </w:p>
    <w:p w:rsidRDefault="00EE09F3" w:rsidP="00EE09F3" w:rsidR="00EE09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E09F3" w:rsidP="00EE09F3" w:rsidR="00EE09F3" w:rsidRPr="005D578C">
      <w:pPr>
        <w:rPr>
          <w:rFonts w:cs="Times New Roman" w:eastAsia="Times New Roman"/>
          <w:szCs w:val="24"/>
        </w:rPr>
      </w:pPr>
    </w:p>
    <w:p w:rsidRDefault="00EE09F3" w:rsidP="00EE09F3" w:rsidR="00EE09F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SELMA j. d. o. o. Pula, Brunjakova 28, OIB 28063883040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040292233,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27A2F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2016.</w:t>
      </w:r>
    </w:p>
    <w:p w:rsidRDefault="00EE09F3" w:rsidP="00EE09F3" w:rsidR="00EE09F3" w:rsidRPr="005D578C">
      <w:pPr>
        <w:rPr>
          <w:rFonts w:cs="Times New Roman" w:eastAsia="Times New Roman"/>
          <w:szCs w:val="24"/>
        </w:rPr>
      </w:pPr>
    </w:p>
    <w:p w:rsidRDefault="00EE09F3" w:rsidP="00EE09F3" w:rsidR="00EE09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E09F3" w:rsidP="00EE09F3" w:rsidR="00EE09F3" w:rsidRPr="005D578C">
      <w:pPr>
        <w:rPr>
          <w:rFonts w:cs="Times New Roman" w:eastAsia="Times New Roman"/>
          <w:szCs w:val="24"/>
        </w:rPr>
      </w:pPr>
    </w:p>
    <w:p w:rsidRDefault="00EE09F3" w:rsidP="00EE09F3" w:rsidR="00EE09F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SELMA j. d. o. o. Pula, Brunjakova 28, OIB 28063883040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040292233,</w:t>
      </w:r>
      <w:r w:rsidRPr="005D578C">
        <w:rPr>
          <w:rFonts w:cs="Times New Roman" w:eastAsia="Times New Roman"/>
          <w:szCs w:val="24"/>
        </w:rPr>
        <w:t xml:space="preserve"> s danom </w:t>
      </w:r>
      <w:r w:rsidR="00A27A2F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EE09F3" w:rsidP="00EE09F3" w:rsidR="00EE09F3" w:rsidRPr="005D578C">
      <w:pPr>
        <w:rPr>
          <w:rFonts w:cs="Times New Roman" w:eastAsia="Times New Roman"/>
          <w:szCs w:val="24"/>
        </w:rPr>
      </w:pPr>
    </w:p>
    <w:p w:rsidRDefault="00EE09F3" w:rsidP="00EE09F3" w:rsidR="00EE09F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EE09F3" w:rsidP="00EE09F3" w:rsidR="00EE09F3">
      <w:pPr>
        <w:rPr>
          <w:rFonts w:cs="Times New Roman" w:eastAsia="Times New Roman"/>
          <w:szCs w:val="20"/>
        </w:rPr>
      </w:pPr>
    </w:p>
    <w:p w:rsidRDefault="00EE09F3" w:rsidP="00EE09F3" w:rsidR="00EE09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SELMA j. d. o. o. Pula, Brunjakova 28, OIB 28063883040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040292233.</w:t>
      </w:r>
    </w:p>
    <w:p w:rsidRDefault="00EE09F3" w:rsidP="00EE09F3" w:rsidR="00EE09F3">
      <w:pPr>
        <w:ind w:firstLine="709"/>
        <w:rPr>
          <w:rFonts w:cs="Times New Roman" w:eastAsia="Times New Roman"/>
          <w:szCs w:val="24"/>
        </w:rPr>
      </w:pPr>
    </w:p>
    <w:p w:rsidRDefault="00EE09F3" w:rsidP="00EE09F3" w:rsidR="00EE09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SELMA j. d. o. o. Pula, Brunjakova 28, OIB 28063883040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040292233.</w:t>
      </w:r>
    </w:p>
    <w:p w:rsidRDefault="00EE09F3" w:rsidP="00EE09F3" w:rsidR="00EE09F3">
      <w:pPr>
        <w:rPr>
          <w:rFonts w:cs="Times New Roman" w:eastAsia="Times New Roman"/>
          <w:szCs w:val="24"/>
        </w:rPr>
      </w:pPr>
    </w:p>
    <w:p w:rsidRDefault="00EE09F3" w:rsidP="00EE09F3" w:rsidR="00EE09F3" w:rsidRPr="005D578C">
      <w:pPr>
        <w:rPr>
          <w:rFonts w:cs="Times New Roman" w:eastAsia="Times New Roman"/>
          <w:szCs w:val="24"/>
        </w:rPr>
      </w:pPr>
    </w:p>
    <w:p w:rsidRDefault="00EE09F3" w:rsidP="00EE09F3" w:rsidR="00EE09F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E09F3" w:rsidP="00EE09F3" w:rsidR="00EE09F3">
      <w:pPr>
        <w:ind w:firstLine="708"/>
        <w:rPr>
          <w:rFonts w:cs="Times New Roman" w:eastAsia="Times New Roman"/>
          <w:szCs w:val="24"/>
        </w:rPr>
      </w:pPr>
    </w:p>
    <w:p w:rsidRDefault="00EE09F3" w:rsidP="00EE09F3" w:rsidR="00EE09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SELMA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St-915/2015-3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E09F3" w:rsidP="00EE09F3" w:rsidR="00EE09F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E09F3" w:rsidP="00EE09F3" w:rsidR="00EE09F3" w:rsidRPr="005D578C">
      <w:pPr>
        <w:rPr>
          <w:rFonts w:cs="Times New Roman" w:eastAsia="Times New Roman"/>
          <w:szCs w:val="24"/>
        </w:rPr>
      </w:pPr>
    </w:p>
    <w:p w:rsidRDefault="00EE09F3" w:rsidP="00EE09F3" w:rsidR="00EE09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27A2F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E09F3" w:rsidP="00EE09F3" w:rsidR="00EE09F3">
      <w:pPr>
        <w:rPr>
          <w:rFonts w:cs="Times New Roman" w:eastAsia="Times New Roman"/>
          <w:szCs w:val="24"/>
        </w:rPr>
      </w:pPr>
    </w:p>
    <w:p w:rsidRDefault="00EE09F3" w:rsidP="00EE09F3" w:rsidR="00EE09F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E09F3" w:rsidP="00EE09F3" w:rsidR="00EE09F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30510C">
        <w:rPr>
          <w:rFonts w:cs="Times New Roman" w:eastAsia="Times New Roman"/>
          <w:szCs w:val="24"/>
        </w:rPr>
        <w:t>, v. r.</w:t>
      </w:r>
    </w:p>
    <w:p w:rsidRDefault="00EE09F3" w:rsidP="00EE09F3" w:rsidR="00EE09F3">
      <w:pPr>
        <w:jc w:val="left"/>
        <w:rPr>
          <w:rFonts w:cs="Times New Roman" w:eastAsia="Times New Roman"/>
          <w:szCs w:val="24"/>
        </w:rPr>
      </w:pPr>
    </w:p>
    <w:p w:rsidRDefault="00EE09F3" w:rsidP="00EE09F3" w:rsidR="00EE09F3" w:rsidRPr="005D578C">
      <w:pPr>
        <w:jc w:val="left"/>
        <w:rPr>
          <w:rFonts w:cs="Times New Roman" w:eastAsia="Times New Roman"/>
          <w:szCs w:val="24"/>
        </w:rPr>
      </w:pPr>
    </w:p>
    <w:p w:rsidRDefault="00EE09F3" w:rsidP="00EE09F3" w:rsidR="00EE09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E09F3" w:rsidP="00EE09F3" w:rsidR="00EE09F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EE09F3" w:rsidP="00EE09F3" w:rsidR="00EE09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E09F3" w:rsidP="00EE09F3" w:rsidR="00EE09F3">
      <w:pPr>
        <w:rPr>
          <w:rFonts w:cs="Times New Roman" w:eastAsia="Times New Roman"/>
          <w:szCs w:val="24"/>
        </w:rPr>
      </w:pPr>
    </w:p>
    <w:p w:rsidRDefault="00EE09F3" w:rsidP="00EE09F3" w:rsidR="00EE09F3" w:rsidRPr="005D578C">
      <w:pPr>
        <w:rPr>
          <w:rFonts w:cs="Times New Roman" w:eastAsia="Times New Roman"/>
          <w:szCs w:val="24"/>
        </w:rPr>
      </w:pPr>
    </w:p>
    <w:p w:rsidRDefault="00EE09F3" w:rsidP="00EE09F3" w:rsidR="00EE09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E09F3" w:rsidP="00EE09F3" w:rsidR="00EE09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E09F3" w:rsidP="00EE09F3" w:rsidR="00EE09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SELMA j. d. o. o. Pula, Brunjakova 28,</w:t>
      </w:r>
    </w:p>
    <w:p w:rsidRDefault="00EE09F3" w:rsidP="00EE09F3" w:rsidR="00EE09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Munevera Bajramović, Pula, Brunjakova 28,</w:t>
      </w:r>
    </w:p>
    <w:p w:rsidRDefault="00EE09F3" w:rsidP="00EE09F3" w:rsidR="00EE09F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EE09F3" w:rsidP="00EE09F3" w:rsidR="00EE09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E09F3" w:rsidP="00EE09F3" w:rsidR="00EE09F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EE09F3" w:rsidP="00EE09F3" w:rsidR="00EE09F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E09F3" w:rsidP="00EE09F3" w:rsidR="00EE09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E09F3" w:rsidP="00EE09F3" w:rsidR="00EE09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E09F3" w:rsidP="00EE09F3" w:rsidR="00EE09F3"/>
    <w:p w:rsidRDefault="00EE09F3" w:rsidP="00EE09F3" w:rsidR="00EE09F3"/>
    <w:p w:rsidRDefault="00EE09F3" w:rsidP="00EE09F3" w:rsidR="00EE09F3"/>
    <w:p w:rsidRDefault="00EE09F3" w:rsidP="00EE09F3" w:rsidR="00EE09F3"/>
    <w:p w:rsidRDefault="00EE09F3" w:rsidP="00EE09F3" w:rsidR="00EE09F3"/>
    <w:p w:rsidRDefault="0030510C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9F3" w:rsidP="00EE09F3" w:rsidR="00EE09F3">
      <w:r>
        <w:separator/>
      </w:r>
    </w:p>
  </w:endnote>
  <w:endnote w:id="0" w:type="continuationSeparator">
    <w:p w:rsidRDefault="00EE09F3" w:rsidP="00EE09F3" w:rsidR="00EE0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9F3" w:rsidP="00EE09F3" w:rsidR="00EE09F3">
      <w:r>
        <w:separator/>
      </w:r>
    </w:p>
  </w:footnote>
  <w:footnote w:id="0" w:type="continuationSeparator">
    <w:p w:rsidRDefault="00EE09F3" w:rsidP="00EE09F3" w:rsidR="00EE09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9F3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0510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St-915/2015-5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9F3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8 St-915/2015-5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5EDA"/>
    <w:rsid w:val="0030510C"/>
    <w:rsid w:val="00565EDA"/>
    <w:rsid w:val="0075528E"/>
    <w:rsid w:val="0079403F"/>
    <w:rsid w:val="00A27A2F"/>
    <w:rsid w:val="00CA44E1"/>
    <w:rsid w:val="00EE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09F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09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E09F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09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09F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09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09F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5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10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0510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051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051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09F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09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E09F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09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09F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09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09F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5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10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0510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051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051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St-915/2015</izvorni_sadrzaj>
    <derivirana_varijabla naziv="DomainObject.Predmet.OznakaBroj_1">St-915/2015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SELMA j.d.o.o. PULA</izvorni_sadrzaj>
    <derivirana_varijabla naziv="DomainObject.Predmet.ProtustrankaFormated_1">  SELMA j.d.o.o. PULA</derivirana_varijabla>
  </DomainObject.Predmet.ProtustrankaFormated>
  <DomainObject.Predmet.ProtustrankaFormatedOIB>
    <izvorni_sadrzaj>  SELMA j.d.o.o. PULA, OIB 28063883040</izvorni_sadrzaj>
    <derivirana_varijabla naziv="DomainObject.Predmet.ProtustrankaFormatedOIB_1">  SELMA j.d.o.o. PULA, OIB 28063883040</derivirana_varijabla>
  </DomainObject.Predmet.ProtustrankaFormatedOIB>
  <DomainObject.Predmet.ProtustrankaFormatedWithAdress>
    <izvorni_sadrzaj> SELMA j.d.o.o. PULA, Brunjakova 28, 52100 Pula</izvorni_sadrzaj>
    <derivirana_varijabla naziv="DomainObject.Predmet.ProtustrankaFormatedWithAdress_1"> SELMA j.d.o.o. PULA, Brunjakova 28, 52100 Pula</derivirana_varijabla>
  </DomainObject.Predmet.ProtustrankaFormatedWithAdress>
  <DomainObject.Predmet.ProtustrankaFormatedWithAdressOIB>
    <izvorni_sadrzaj> SELMA j.d.o.o. PULA, OIB 28063883040, Brunjakova 28, 52100 Pula</izvorni_sadrzaj>
    <derivirana_varijabla naziv="DomainObject.Predmet.ProtustrankaFormatedWithAdressOIB_1"> SELMA j.d.o.o. PULA, OIB 28063883040, Brunjakova 28, 52100 Pula</derivirana_varijabla>
  </DomainObject.Predmet.ProtustrankaFormatedWithAdressOIB>
  <DomainObject.Predmet.ProtustrankaWithAdress>
    <izvorni_sadrzaj>SELMA j.d.o.o. PULA Brunjakova 28, 52100 Pula</izvorni_sadrzaj>
    <derivirana_varijabla naziv="DomainObject.Predmet.ProtustrankaWithAdress_1">SELMA j.d.o.o. PULA Brunjakova 28, 52100 Pula</derivirana_varijabla>
  </DomainObject.Predmet.ProtustrankaWithAdress>
  <DomainObject.Predmet.ProtustrankaWithAdressOIB>
    <izvorni_sadrzaj>SELMA j.d.o.o. PULA, OIB 28063883040, Brunjakova 28, 52100 Pula</izvorni_sadrzaj>
    <derivirana_varijabla naziv="DomainObject.Predmet.ProtustrankaWithAdressOIB_1">SELMA j.d.o.o. PULA, OIB 28063883040, Brunjakova 28, 52100 Pula</derivirana_varijabla>
  </DomainObject.Predmet.ProtustrankaWithAdressOIB>
  <DomainObject.Predmet.ProtustrankaNazivFormated>
    <izvorni_sadrzaj>SELMA j.d.o.o. PULA</izvorni_sadrzaj>
    <derivirana_varijabla naziv="DomainObject.Predmet.ProtustrankaNazivFormated_1">SELMA j.d.o.o. PULA</derivirana_varijabla>
  </DomainObject.Predmet.ProtustrankaNazivFormated>
  <DomainObject.Predmet.ProtustrankaNazivFormatedOIB>
    <izvorni_sadrzaj>SELMA j.d.o.o. PULA, OIB 28063883040</izvorni_sadrzaj>
    <derivirana_varijabla naziv="DomainObject.Predmet.ProtustrankaNazivFormatedOIB_1">SELMA j.d.o.o. PULA, OIB 28063883040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50604.58</izvorni_sadrzaj>
    <derivirana_varijabla naziv="DomainObject.Predmet.TrenutnaVrijednost_1">50604.58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SELMA j.d.o.o. PULA</item>
    </izvorni_sadrzaj>
    <derivirana_varijabla naziv="DomainObject.Predmet.ProtuStrankaListFormated_1">
      <item>SELMA j.d.o.o. PULA</item>
    </derivirana_varijabla>
  </DomainObject.Predmet.ProtuStrankaListFormated>
  <DomainObject.Predmet.ProtuStrankaListFormatedOIB>
    <izvorni_sadrzaj>
      <item>SELMA j.d.o.o. PULA, OIB 28063883040</item>
    </izvorni_sadrzaj>
    <derivirana_varijabla naziv="DomainObject.Predmet.ProtuStrankaListFormatedOIB_1">
      <item>SELMA j.d.o.o. PULA, OIB 28063883040</item>
    </derivirana_varijabla>
  </DomainObject.Predmet.ProtuStrankaListFormatedOIB>
  <DomainObject.Predmet.ProtuStrankaListFormatedWithAdress>
    <izvorni_sadrzaj>
      <item>SELMA j.d.o.o. PULA, Brunjakova 28, 52100 Pula</item>
    </izvorni_sadrzaj>
    <derivirana_varijabla naziv="DomainObject.Predmet.ProtuStrankaListFormatedWithAdress_1">
      <item>SELMA j.d.o.o. PULA, Brunjakova 28, 52100 Pula</item>
    </derivirana_varijabla>
  </DomainObject.Predmet.ProtuStrankaListFormatedWithAdress>
  <DomainObject.Predmet.ProtuStrankaListFormatedWithAdressOIB>
    <izvorni_sadrzaj>
      <item>SELMA j.d.o.o. PULA, OIB 28063883040, Brunjakova 28, 52100 Pula</item>
    </izvorni_sadrzaj>
    <derivirana_varijabla naziv="DomainObject.Predmet.ProtuStrankaListFormatedWithAdressOIB_1">
      <item>SELMA j.d.o.o. PULA, OIB 28063883040, Brunjakova 28, 52100 Pula</item>
    </derivirana_varijabla>
  </DomainObject.Predmet.ProtuStrankaListFormatedWithAdressOIB>
  <DomainObject.Predmet.ProtuStrankaListNazivFormated>
    <izvorni_sadrzaj>
      <item>SELMA j.d.o.o. PULA</item>
    </izvorni_sadrzaj>
    <derivirana_varijabla naziv="DomainObject.Predmet.ProtuStrankaListNazivFormated_1">
      <item>SELMA j.d.o.o. PULA</item>
    </derivirana_varijabla>
  </DomainObject.Predmet.ProtuStrankaListNazivFormated>
  <DomainObject.Predmet.ProtuStrankaListNazivFormatedOIB>
    <izvorni_sadrzaj>
      <item>SELMA j.d.o.o. PULA, OIB 28063883040</item>
    </izvorni_sadrzaj>
    <derivirana_varijabla naziv="DomainObject.Predmet.ProtuStrankaListNazivFormatedOIB_1">
      <item>SELMA j.d.o.o. PULA, OIB 28063883040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SELMA j.d.o.o. PULA</izvorni_sadrzaj>
    <derivirana_varijabla naziv="DomainObject.Predmet.ProtustrankaIDrugi_1">SELMA j.d.o.o.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SELMA j.d.o.o. PULA, OIB 28063883040, Brunjakova 28, 52100 Pula</izvorni_sadrzaj>
    <derivirana_varijabla naziv="DomainObject.Predmet.ProtustrankaIDrugiAdressOIB_1">SELMA j.d.o.o. PULA, OIB 28063883040, Brunjakova 28,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SELMA j.d.o.o. PULA</item>
    </izvorni_sadrzaj>
    <derivirana_varijabla naziv="DomainObject.Predmet.SudioniciListNaziv_1">
      <item>FINANCIJSKA AGENCIJA, RC RIJEKA, PODRUŽNICA PULA, PULA</item>
      <item>SELMA j.d.o.o.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SELMA j.d.o.o. PULA, OIB 28063883040, Brunjakova 28,52100 Pula</item>
    </izvorni_sadrzaj>
    <derivirana_varijabla naziv="DomainObject.Predmet.SudioniciListAdressOIB_1">
      <item>FINANCIJSKA AGENCIJA, RC RIJEKA, PODRUŽNICA PULA, PULA, OIB 85821130368, Ulica grada Vukovara 70,Zagreb</item>
      <item>SELMA j.d.o.o. PULA, OIB 28063883040, Brunjakova 28,52100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28063883040</item>
    </izvorni_sadrzaj>
    <derivirana_varijabla naziv="DomainObject.Predmet.SudioniciListNazivOIB_1">
      <item>, OIB 85821130368</item>
      <item>, OIB 28063883040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3018</properties:Characters>
  <properties:Lines>80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2016-03-15T08:51:00Z</dcterms:created>
  <dc:creator>Mihaela Kaligari</dc:creator>
  <dc:description/>
  <cp:keywords/>
  <cp:lastModifiedBy>Jasmina Matika</cp:lastModifiedBy>
  <cp:lastPrinted>2016-03-24T12:00:00Z</cp:lastPrinted>
  <dcterms:modified xmlns:xsi="http://www.w3.org/2001/XMLSchema-instance" xsi:type="dcterms:W3CDTF">2016-03-24T12:57:00Z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