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e490" w14:paraId="f20e49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D5827">
        <w:rPr>
          <w:b/>
          <w:lang w:val="hr-HR"/>
        </w:rPr>
        <w:t>1883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D5827">
        <w:rPr>
          <w:lang w:val="hr-HR"/>
        </w:rPr>
        <w:t>ARBI-GRUPA d.o.o. Makarska, Zrinsko-Frankopanska S7/C, OIB: 08074376449, MBS: 060234077</w:t>
      </w:r>
      <w:r w:rsidR="00634348">
        <w:rPr>
          <w:lang w:val="hr-HR"/>
        </w:rPr>
        <w:t xml:space="preserve">, dana </w:t>
      </w:r>
      <w:r w:rsidR="00A439E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D5827">
        <w:rPr>
          <w:lang w:val="hr-HR"/>
        </w:rPr>
        <w:t>ARBI-GRUPA d.o.o. Makarska, Zrinsko-Frankopanska S7/C, OIB: 08074376449, MBS: 060234077</w:t>
      </w:r>
      <w:r>
        <w:rPr>
          <w:lang w:val="hr-HR"/>
        </w:rPr>
        <w:t xml:space="preserve">. Skraćeni stečajni postupak je otvoren dana </w:t>
      </w:r>
      <w:r w:rsidR="00A439E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654DE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D5827">
        <w:rPr>
          <w:lang w:val="hr-HR"/>
        </w:rPr>
        <w:t>ARBI-GRUPA d.o.o. Makarska, Zrinsko-Frankopanska S7/C, OIB: 08074376449, MBS: 060234077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72CD0">
        <w:rPr>
          <w:lang w:val="hr-HR"/>
        </w:rPr>
        <w:t>09.11.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0D5827">
        <w:rPr>
          <w:lang w:val="hr-HR"/>
        </w:rPr>
        <w:t>ARBI-GRUPA d.o.o. Makarska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72CD0">
        <w:rPr>
          <w:lang w:val="hr-HR"/>
        </w:rPr>
        <w:t>618</w:t>
      </w:r>
      <w:r>
        <w:rPr>
          <w:lang w:val="hr-HR"/>
        </w:rPr>
        <w:t xml:space="preserve"> dan</w:t>
      </w:r>
      <w:r w:rsidR="00B72CD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D5827">
        <w:rPr>
          <w:lang w:val="hr-HR"/>
        </w:rPr>
        <w:t>4.995,06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CD45F3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439E8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F00E18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B74C3D">
      <w:pPr>
        <w:jc w:val="both"/>
        <w:rPr>
          <w:lang w:val="hr-HR"/>
        </w:rPr>
      </w:pPr>
      <w:r w:rsidRPr="00B74C3D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38F0" w:rsidRPr="009038F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D5827">
      <w:t>1883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D048F"/>
    <w:rsid w:val="002D3B58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5654DE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96D1B"/>
    <w:rsid w:val="007A51CD"/>
    <w:rsid w:val="007A74B6"/>
    <w:rsid w:val="007B5450"/>
    <w:rsid w:val="007B72A6"/>
    <w:rsid w:val="007D1A8A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038F0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439E8"/>
    <w:rsid w:val="00A83CF1"/>
    <w:rsid w:val="00A97762"/>
    <w:rsid w:val="00AA13B5"/>
    <w:rsid w:val="00AA1815"/>
    <w:rsid w:val="00AB2F4E"/>
    <w:rsid w:val="00AC4892"/>
    <w:rsid w:val="00B347F0"/>
    <w:rsid w:val="00B37B56"/>
    <w:rsid w:val="00B6615F"/>
    <w:rsid w:val="00B72CD0"/>
    <w:rsid w:val="00B74C3D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D45F3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E18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8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38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38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38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8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38F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38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38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St-1883/2015</izvorni_sadrzaj>
    <derivirana_varijabla naziv="DomainObject.Predmet.OznakaBroj_1">St-1883/2015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ARBI-GRUPA društvo s ograničenom odgovornošću za trgovinu i turizam</izvorni_sadrzaj>
    <derivirana_varijabla naziv="DomainObject.Predmet.ProtustrankaFormated_1">  ARBI-GRUPA društvo s ograničenom odgovornošću za trgovinu i turizam</derivirana_varijabla>
  </DomainObject.Predmet.ProtustrankaFormated>
  <DomainObject.Predmet.ProtustrankaFormatedOIB>
    <izvorni_sadrzaj>  ARBI-GRUPA društvo s ograničenom odgovornošću za trgovinu i turizam, OIB 08074376449</izvorni_sadrzaj>
    <derivirana_varijabla naziv="DomainObject.Predmet.ProtustrankaFormatedOIB_1">  ARBI-GRUPA društvo s ograničenom odgovornošću za trgovinu i turizam, OIB 08074376449</derivirana_varijabla>
  </DomainObject.Predmet.ProtustrankaFormatedOIB>
  <DomainObject.Predmet.ProtustrankaFormatedWithAdress>
    <izvorni_sadrzaj> ARBI-GRUPA društvo s ograničenom odgovornošću za trgovinu i turizam, Zrinsko-Frankopanska S7/C, 21300 Makarska</izvorni_sadrzaj>
    <derivirana_varijabla naziv="DomainObject.Predmet.ProtustrankaFormatedWithAdress_1"> ARBI-GRUPA društvo s ograničenom odgovornošću za trgovinu i turizam, Zrinsko-Frankopanska S7/C, 21300 Makarska</derivirana_varijabla>
  </DomainObject.Predmet.ProtustrankaFormatedWithAdress>
  <DomainObject.Predmet.ProtustrankaFormatedWithAdressOIB>
    <izvorni_sadrzaj> ARBI-GRUPA društvo s ograničenom odgovornošću za trgovinu i turizam, OIB 08074376449, Zrinsko-Frankopanska S7/C, 21300 Makarska</izvorni_sadrzaj>
    <derivirana_varijabla naziv="DomainObject.Predmet.ProtustrankaFormatedWithAdressOIB_1"> ARBI-GRUPA društvo s ograničenom odgovornošću za trgovinu i turizam, OIB 08074376449, Zrinsko-Frankopanska S7/C, 21300 Makarska</derivirana_varijabla>
  </DomainObject.Predmet.ProtustrankaFormatedWithAdressOIB>
  <DomainObject.Predmet.ProtustrankaWithAdress>
    <izvorni_sadrzaj>ARBI-GRUPA društvo s ograničenom odgovornošću za trgovinu i turizam Zrinsko-Frankopanska S7/C, 21300 Makarska</izvorni_sadrzaj>
    <derivirana_varijabla naziv="DomainObject.Predmet.ProtustrankaWithAdress_1">ARBI-GRUPA društvo s ograničenom odgovornošću za trgovinu i turizam Zrinsko-Frankopanska S7/C, 21300 Makarska</derivirana_varijabla>
  </DomainObject.Predmet.ProtustrankaWithAdress>
  <DomainObject.Predmet.ProtustrankaWithAdressOIB>
    <izvorni_sadrzaj>ARBI-GRUPA društvo s ograničenom odgovornošću za trgovinu i turizam, OIB 08074376449, Zrinsko-Frankopanska S7/C, 21300 Makarska</izvorni_sadrzaj>
    <derivirana_varijabla naziv="DomainObject.Predmet.ProtustrankaWithAdressOIB_1">ARBI-GRUPA društvo s ograničenom odgovornošću za trgovinu i turizam, OIB 08074376449, Zrinsko-Frankopanska S7/C, 21300 Makarska</derivirana_varijabla>
  </DomainObject.Predmet.ProtustrankaWithAdressOIB>
  <DomainObject.Predmet.ProtustrankaNazivFormated>
    <izvorni_sadrzaj>ARBI-GRUPA društvo s ograničenom odgovornošću za trgovinu i turizam</izvorni_sadrzaj>
    <derivirana_varijabla naziv="DomainObject.Predmet.ProtustrankaNazivFormated_1">ARBI-GRUPA društvo s ograničenom odgovornošću za trgovinu i turizam</derivirana_varijabla>
  </DomainObject.Predmet.ProtustrankaNazivFormated>
  <DomainObject.Predmet.ProtustrankaNazivFormatedOIB>
    <izvorni_sadrzaj>ARBI-GRUPA društvo s ograničenom odgovornošću za trgovinu i turizam, OIB 08074376449</izvorni_sadrzaj>
    <derivirana_varijabla naziv="DomainObject.Predmet.ProtustrankaNazivFormatedOIB_1">ARBI-GRUPA društvo s ograničenom odgovornošću za trgovinu i turizam, OIB 08074376449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4995.06</izvorni_sadrzaj>
    <derivirana_varijabla naziv="DomainObject.Predmet.TrenutnaVrijednost_1">4995.06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ARBI-GRUPA društvo s ograničenom odgovornošću za trgovinu i turizam</item>
    </izvorni_sadrzaj>
    <derivirana_varijabla naziv="DomainObject.Predmet.ProtuStrankaListFormated_1">
      <item>ARBI-GRUPA društvo s ograničenom odgovornošću za trgovinu i turizam</item>
    </derivirana_varijabla>
  </DomainObject.Predmet.ProtuStrankaListFormated>
  <DomainObject.Predmet.ProtuStrankaListFormatedOIB>
    <izvorni_sadrzaj>
      <item>ARBI-GRUPA društvo s ograničenom odgovornošću za trgovinu i turizam, OIB 08074376449</item>
    </izvorni_sadrzaj>
    <derivirana_varijabla naziv="DomainObject.Predmet.ProtuStrankaListFormatedOIB_1">
      <item>ARBI-GRUPA društvo s ograničenom odgovornošću za trgovinu i turizam, OIB 08074376449</item>
    </derivirana_varijabla>
  </DomainObject.Predmet.ProtuStrankaListFormatedOIB>
  <DomainObject.Predmet.ProtuStrankaListFormatedWithAdress>
    <izvorni_sadrzaj>
      <item>ARBI-GRUPA društvo s ograničenom odgovornošću za trgovinu i turizam, Zrinsko-Frankopanska S7/C, 21300 Makarska</item>
    </izvorni_sadrzaj>
    <derivirana_varijabla naziv="DomainObject.Predmet.ProtuStrankaListFormatedWithAdress_1">
      <item>ARBI-GRUPA društvo s ograničenom odgovornošću za trgovinu i turizam, Zrinsko-Frankopanska S7/C, 21300 Makarska</item>
    </derivirana_varijabla>
  </DomainObject.Predmet.ProtuStrankaListFormatedWithAdress>
  <DomainObject.Predmet.ProtuStrankaListFormatedWithAdressOIB>
    <izvorni_sadrzaj>
      <item>ARBI-GRUPA društvo s ograničenom odgovornošću za trgovinu i turizam, OIB 08074376449, Zrinsko-Frankopanska S7/C, 21300 Makarska</item>
    </izvorni_sadrzaj>
    <derivirana_varijabla naziv="DomainObject.Predmet.ProtuStrankaListFormatedWithAdressOIB_1">
      <item>ARBI-GRUPA društvo s ograničenom odgovornošću za trgovinu i turizam, OIB 08074376449, Zrinsko-Frankopanska S7/C, 21300 Makarska</item>
    </derivirana_varijabla>
  </DomainObject.Predmet.ProtuStrankaListFormatedWithAdressOIB>
  <DomainObject.Predmet.ProtuStrankaListNazivFormated>
    <izvorni_sadrzaj>
      <item>ARBI-GRUPA društvo s ograničenom odgovornošću za trgovinu i turizam</item>
    </izvorni_sadrzaj>
    <derivirana_varijabla naziv="DomainObject.Predmet.ProtuStrankaListNazivFormated_1">
      <item>ARBI-GRUPA društvo s ograničenom odgovornošću za trgovinu i turizam</item>
    </derivirana_varijabla>
  </DomainObject.Predmet.ProtuStrankaListNazivFormated>
  <DomainObject.Predmet.ProtuStrankaListNazivFormatedOIB>
    <izvorni_sadrzaj>
      <item>ARBI-GRUPA društvo s ograničenom odgovornošću za trgovinu i turizam, OIB 08074376449</item>
    </izvorni_sadrzaj>
    <derivirana_varijabla naziv="DomainObject.Predmet.ProtuStrankaListNazivFormatedOIB_1">
      <item>ARBI-GRUPA društvo s ograničenom odgovornošću za trgovinu i turizam, OIB 08074376449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ARBI-GRUPA društvo s ograničenom odgovornošću za trgovinu i turizam</izvorni_sadrzaj>
    <derivirana_varijabla naziv="DomainObject.Predmet.ProtustrankaIDrugi_1">ARBI-GRUPA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ARBI-GRUPA društvo s ograničenom odgovornošću za trgovinu i turizam, OIB 08074376449, Zrinsko-Frankopanska S7/C, 21300 Makarska</izvorni_sadrzaj>
    <derivirana_varijabla naziv="DomainObject.Predmet.ProtustrankaIDrugiAdressOIB_1">ARBI-GRUPA društvo s ograničenom odgovornošću za trgovinu i turizam, OIB 08074376449, Zrinsko-Frankopanska S7/C,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ARBI-GRUPA društvo s ograničenom odgovornošću za trgovinu i turizam</item>
      <item>FINANCIJSKA AGENCIJA, RC SPLIT</item>
    </izvorni_sadrzaj>
    <derivirana_varijabla naziv="DomainObject.Predmet.SudioniciListNaziv_1">
      <item>ARBI-GRUPA društvo s ograničenom odgovornošću za trgovinu i turizam</item>
      <item>FINANCIJSKA AGENCIJA, RC SPLIT</item>
    </derivirana_varijabla>
  </DomainObject.Predmet.SudioniciListNaziv>
  <DomainObject.Predmet.SudioniciListAdressOIB>
    <izvorni_sadrzaj>
      <item>ARBI-GRUPA društvo s ograničenom odgovornošću za trgovinu i turizam, OIB 08074376449, Zrinsko-Frankopanska S7/C,21300 Makarska</item>
      <item>FINANCIJSKA AGENCIJA, RC SPLIT, OIB 85821130368, Mažuranićevo šetalište 24 b,21000 Split</item>
    </izvorni_sadrzaj>
    <derivirana_varijabla naziv="DomainObject.Predmet.SudioniciListAdressOIB_1">
      <item>ARBI-GRUPA društvo s ograničenom odgovornošću za trgovinu i turizam, OIB 08074376449, Zrinsko-Frankopanska S7/C,21300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08074376449</item>
      <item>, OIB 85821130368</item>
    </izvorni_sadrzaj>
    <derivirana_varijabla naziv="DomainObject.Predmet.SudioniciListNazivOIB_1">
      <item>, OIB 08074376449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50BDC-7242-42F3-9128-54D5ADDC1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4058</properties:Characters>
  <properties:Lines>110</properties:Lines>
  <properties:Paragraphs>35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2016-03-29T06:17:00Z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