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883c" w14:paraId="abd883c" w:rsidRDefault="00AE649C" w:rsidP="00FA5B5E" w:rsidR="00AE649C" w:rsidRPr="00B76F3C">
      <w:pPr>
        <w:pStyle w:val="Naslov3"/>
        <w15:collapsed w:val="false"/>
      </w:pPr>
    </w:p>
    <w:p w:rsidRDefault="0063673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36734" w:rsidP="00636734" w:rsidR="00636734">
      <w:pPr>
        <w:ind w:firstLine="5387"/>
        <w:jc w:val="right"/>
        <w:rPr>
          <w:b/>
          <w:noProof/>
        </w:rPr>
      </w:pPr>
      <w:r>
        <w:rPr>
          <w:b/>
          <w:noProof/>
        </w:rPr>
        <w:t>3 St-312/2015-5</w:t>
      </w:r>
    </w:p>
    <w:p w:rsidRDefault="00636734" w:rsidP="00636734" w:rsidR="00636734">
      <w:pPr>
        <w:jc w:val="center"/>
        <w:rPr>
          <w:b/>
          <w:noProof/>
        </w:rPr>
      </w:pPr>
      <w:r>
        <w:rPr>
          <w:b/>
          <w:noProof/>
        </w:rPr>
        <w:t xml:space="preserve">R E P U B L I K A  H R V A T S K A </w:t>
      </w:r>
    </w:p>
    <w:p w:rsidRDefault="00636734" w:rsidP="00636734" w:rsidR="00636734" w:rsidRPr="00636734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636734" w:rsidP="00636734" w:rsidR="00636734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Sanjani Zorinc u skraćenom stečajnom postupku nad dužnikom ANTONIO TRANS d.o.o. Bjelovar, Velike Sredice 4, OIB: 19665782174, dana 4. siječnja 2016. godine </w:t>
      </w:r>
    </w:p>
    <w:p w:rsidRDefault="00636734" w:rsidP="00636734" w:rsidR="00636734" w:rsidRPr="00636734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636734" w:rsidP="00636734" w:rsidR="00636734">
      <w:pPr>
        <w:ind w:firstLine="851"/>
        <w:jc w:val="both"/>
        <w:rPr>
          <w:noProof/>
        </w:rPr>
      </w:pPr>
      <w:r>
        <w:rPr>
          <w:noProof/>
        </w:rPr>
        <w:t xml:space="preserve">Obustavlja se skraćeni stečajni postupak.  </w:t>
      </w:r>
    </w:p>
    <w:p w:rsidRDefault="00636734" w:rsidP="00636734" w:rsidR="00636734" w:rsidRPr="00636734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636734" w:rsidP="00636734" w:rsidR="00636734">
      <w:pPr>
        <w:ind w:firstLine="851"/>
        <w:jc w:val="both"/>
        <w:rPr>
          <w:noProof/>
        </w:rPr>
      </w:pPr>
      <w:r>
        <w:rPr>
          <w:noProof/>
        </w:rPr>
        <w:t>Financijska agencija, RC Zagreb, Podružnica Bjelovar je dana 12. studenog 2015. godine dostavila prijedlog za otvaranje stečajnog postupka temeljem čl. 110. st. 1. Stečajnog zakona ("Narodne novine" br. 71/15, dalje SZ).</w:t>
      </w:r>
    </w:p>
    <w:p w:rsidRDefault="00636734" w:rsidP="00636734" w:rsidR="00636734">
      <w:pPr>
        <w:ind w:firstLine="851"/>
        <w:jc w:val="both"/>
        <w:rPr>
          <w:noProof/>
        </w:rPr>
      </w:pPr>
      <w:r>
        <w:rPr>
          <w:noProof/>
        </w:rPr>
        <w:t>Budući da nisu ispunjene pretpostavke za istodobno otvaranje i zaključenje skraćenog stečajnog postupka u smislu odredbe čl. 431. SZ-a, temeljem čl. 433. SZ-a sud je obustavio skraćeni stečajni postupak, te će donijeti rješenje o pokretanju prethodnog postupka, odnoso o otvaranju stečajnog postupka.</w:t>
      </w:r>
    </w:p>
    <w:p w:rsidRDefault="00636734" w:rsidP="00636734" w:rsidR="00636734">
      <w:pPr>
        <w:jc w:val="center"/>
        <w:rPr>
          <w:noProof/>
        </w:rPr>
      </w:pPr>
      <w:r>
        <w:rPr>
          <w:noProof/>
        </w:rPr>
        <w:t xml:space="preserve">U Bjelovaru, dana 4. siječnja 2016. godine </w:t>
      </w:r>
    </w:p>
    <w:p w:rsidRDefault="00636734" w:rsidP="00636734" w:rsidR="00636734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STEČAJNI SUDAC</w:t>
      </w:r>
    </w:p>
    <w:p w:rsidRDefault="00636734" w:rsidP="00636734" w:rsidR="00636734">
      <w:pPr>
        <w:ind w:firstLine="4678"/>
        <w:jc w:val="both"/>
        <w:rPr>
          <w:noProof/>
        </w:rPr>
      </w:pPr>
      <w:r>
        <w:rPr>
          <w:noProof/>
        </w:rPr>
        <w:t xml:space="preserve">                        SANJANA ZORINC</w:t>
      </w:r>
    </w:p>
    <w:p w:rsidRDefault="00636734" w:rsidP="00636734" w:rsidR="00636734">
      <w:pPr>
        <w:jc w:val="both"/>
        <w:rPr>
          <w:b/>
        </w:rPr>
      </w:pPr>
    </w:p>
    <w:p w:rsidRDefault="00636734" w:rsidP="00636734" w:rsidR="00636734">
      <w:pPr>
        <w:jc w:val="both"/>
      </w:pPr>
      <w:r>
        <w:rPr>
          <w:b/>
        </w:rPr>
        <w:t xml:space="preserve">POUKA O PRAVNOM LIJEKU: </w:t>
      </w:r>
      <w:r>
        <w:t xml:space="preserve">Protiv ovog rješenja može se izjaviti žalba. Žalba se izjavljuje u roku od 8 dana od dostave prvostupanjskog rješenja. </w:t>
      </w:r>
    </w:p>
    <w:p w:rsidRDefault="00636734" w:rsidP="00636734" w:rsidR="00636734">
      <w:pPr>
        <w:rPr>
          <w:noProof/>
        </w:rPr>
      </w:pPr>
      <w:r>
        <w:rPr>
          <w:noProof/>
        </w:rPr>
        <w:t>Rj.</w:t>
      </w:r>
    </w:p>
    <w:p w:rsidRDefault="00636734" w:rsidP="00636734" w:rsidR="00636734">
      <w:pPr>
        <w:rPr>
          <w:noProof/>
        </w:rPr>
      </w:pPr>
      <w:r>
        <w:rPr>
          <w:noProof/>
        </w:rPr>
        <w:t>1. putem e-oglasne ploče suda</w:t>
      </w:r>
    </w:p>
    <w:p w:rsidRDefault="00636734" w:rsidP="00636734" w:rsidR="00636734">
      <w:pPr>
        <w:rPr>
          <w:noProof/>
        </w:rPr>
      </w:pPr>
      <w:r>
        <w:rPr>
          <w:noProof/>
        </w:rPr>
        <w:t>2. Sc pravomoćnost</w:t>
      </w:r>
    </w:p>
    <w:p w:rsidRDefault="00636734" w:rsidP="00636734" w:rsidR="00636734">
      <w:pPr>
        <w:rPr>
          <w:noProof/>
        </w:rPr>
      </w:pPr>
      <w:r>
        <w:rPr>
          <w:noProof/>
        </w:rPr>
        <w:t xml:space="preserve">Bj. 4.1.2016. </w:t>
      </w:r>
    </w:p>
    <w:p w:rsidRDefault="00DA0242" w:rsidP="00636734" w:rsidR="00DA0242">
      <w:pPr>
        <w:pStyle w:val="ZapisniarPotpis"/>
        <w:ind w:left="0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734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147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St-312/2015-5</izvorni_sadrzaj>
    <derivirana_varijabla naziv="DomainObject.Oznaka_1">St-312/2015-5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TRANS društvo s ograničenom odgovornošću za prijevoz, trgovinu i građenje, Bjelovar</izvorni_sadrzaj>
    <derivirana_varijabla naziv="DomainObject.Predmet.ProtustrankaFormated_1">  ANTONIO TRANS društvo s ograničenom odgovornošću za prijevoz, trgovinu i građenje, Bjelovar</derivirana_varijabla>
  </DomainObject.Predmet.ProtustrankaFormated>
  <DomainObject.Predmet.ProtustrankaFormatedOIB>
    <izvorni_sadrzaj>  ANTONIO TRANS društvo s ograničenom odgovornošću za prijevoz, trgovinu i građenje, Bjelovar, OIB 19665782174</izvorni_sadrzaj>
    <derivirana_varijabla naziv="DomainObject.Predmet.ProtustrankaFormatedOIB_1">  ANTONIO TRANS društvo s ograničenom odgovornošću za prijevoz, trgovinu i građenje, Bjelovar, OIB 19665782174</derivirana_varijabla>
  </DomainObject.Predmet.ProtustrankaFormatedOIB>
  <DomainObject.Predmet.ProtustrankaFormatedWithAdress>
    <izvorni_sadrzaj> ANTONIO TRANS društvo s ograničenom odgovornošću za prijevoz, trgovinu i građenje, Bjelovar, Velike Sredice 4, 43000 Bjelovar</izvorni_sadrzaj>
    <derivirana_varijabla naziv="DomainObject.Predmet.ProtustrankaFormatedWithAdress_1"> ANTONIO TRANS društvo s ograničenom odgovornošću za prijevoz, trgovinu i građenje, Bjelovar, Velike Sredice 4, 43000 Bjelovar</derivirana_varijabla>
  </DomainObject.Predmet.ProtustrankaFormatedWithAdress>
  <DomainObject.Predmet.ProtustrankaFormatedWithAdressOIB>
    <izvorni_sadrzaj> ANTONIO TRANS društvo s ograničenom odgovornošću za prijevoz, trgovinu i građenje, Bjelovar, OIB 19665782174, Velike Sredice 4, 43000 Bjelovar</izvorni_sadrzaj>
    <derivirana_varijabla naziv="DomainObject.Predmet.ProtustrankaFormatedWithAdressOIB_1"> ANTONIO TRANS društvo s ograničenom odgovornošću za prijevoz, trgovinu i građenje, Bjelovar, OIB 19665782174, Velike Sredice 4, 43000 Bjelovar</derivirana_varijabla>
  </DomainObject.Predmet.ProtustrankaFormatedWithAdressOIB>
  <DomainObject.Predmet.ProtustrankaWithAdress>
    <izvorni_sadrzaj>ANTONIO TRANS društvo s ograničenom odgovornošću za prijevoz, trgovinu i građenje, Bjelovar Velike Sredice 4, 43000 Bjelovar</izvorni_sadrzaj>
    <derivirana_varijabla naziv="DomainObject.Predmet.ProtustrankaWithAdress_1">ANTONIO TRANS društvo s ograničenom odgovornošću za prijevoz, trgovinu i građenje, Bjelovar Velike Sredice 4, 43000 Bjelovar</derivirana_varijabla>
  </DomainObject.Predmet.ProtustrankaWithAdress>
  <DomainObject.Predmet.ProtustrankaWithAdressOIB>
    <izvorni_sadrzaj>ANTONIO TRANS društvo s ograničenom odgovornošću za prijevoz, trgovinu i građenje, Bjelovar, OIB 19665782174, Velike Sredice 4, 43000 Bjelovar</izvorni_sadrzaj>
    <derivirana_varijabla naziv="DomainObject.Predmet.ProtustrankaWithAdressOIB_1">ANTONIO TRANS društvo s ograničenom odgovornošću za prijevoz, trgovinu i građenje, Bjelovar, OIB 19665782174, Velike Sredice 4, 43000 Bjelovar</derivirana_varijabla>
  </DomainObject.Predmet.ProtustrankaWithAdressOIB>
  <DomainObject.Predmet.ProtustrankaNazivFormated>
    <izvorni_sadrzaj>ANTONIO TRANS društvo s ograničenom odgovornošću za prijevoz, trgovinu i građenje, Bjelovar</izvorni_sadrzaj>
    <derivirana_varijabla naziv="DomainObject.Predmet.ProtustrankaNazivFormated_1">ANTONIO TRANS društvo s ograničenom odgovornošću za prijevoz, trgovinu i građenje, Bjelovar</derivirana_varijabla>
  </DomainObject.Predmet.ProtustrankaNazivFormated>
  <DomainObject.Predmet.ProtustrankaNazivFormatedOIB>
    <izvorni_sadrzaj>ANTONIO TRANS društvo s ograničenom odgovornošću za prijevoz, trgovinu i građenje, Bjelovar, OIB 19665782174</izvorni_sadrzaj>
    <derivirana_varijabla naziv="DomainObject.Predmet.ProtustrankaNazivFormatedOIB_1">ANTONIO TRANS društvo s ograničenom odgovornošću za prijevoz, trgovinu i građenje, Bjelovar, OIB 19665782174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FINA, Regionalni centar: Zagreb, Nagodbeno vijeće: ZG01;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FINA, Regionalni centar: Zagreb, Nagodbeno vijeće: ZG01;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FINA, Regionalni centar: Zagreb, Nagodbeno vijeće: ZG01;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FINA, Regionalni centar: Zagreb, Nagodbeno vijeće: ZG01;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FINA, Regionalni centar: Zagreb, Nagodbeno vijeće: ZG01;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FINA, Regionalni centar: Zagreb, Nagodbeno vijeće: ZG01;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FINA, Regionalni centar: Zagreb, Nagodbeno vijeće: ZG01;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FINA, Regionalni centar: Zagreb, Nagodbeno vijeće: ZG01;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Bjelovar,FINA, Regionalni centar: Zagreb, Nagodbeno vijeće: ZG01 ,RH, Ministarstvo financija, Porezna uprava, Područni ured Sjeverna Hrvatska </izvorni_sadrzaj>
    <derivirana_varijabla naziv="DomainObject.Predmet.StrankaWithAdress_1">FINA, RC ZAGREB, Podružnica Bjelovar F. Supila 4,43000 Bjelovar,FINA, Regionalni centar: Zagreb, Nagodbeno vijeće: ZG01 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Bjelovar,FINA, Regionalni centar: Zagreb, Nagodbeno vijeće: ZG01,RH, Ministarstvo financija, Porezna uprava, Područni ured Sjeverna Hrvatska, OIB 52634238587</izvorni_sadrzaj>
    <derivirana_varijabla naziv="DomainObject.Predmet.StrankaWithAdressOIB_1">FINA, RC ZAGREB, Podružnica Bjelovar, OIB 85821130368, F. Supila 4,43000 Bjelovar,FINA, Regionalni centar: Zagreb, Nagodbeno vijeće: ZG01,RH, Ministarstvo financija, Porezna uprava, Područni ured Sjeverna Hrvatska, OIB 52634238587</derivirana_varijabla>
  </DomainObject.Predmet.StrankaWithAdressOIB>
  <DomainObject.Predmet.StrankaNazivFormated>
    <izvorni_sadrzaj>FINA, RC ZAGREB, Podružnica Bjelovar,FINA, Regionalni centar: Zagreb, Nagodbeno vijeće: ZG01,RH, Ministarstvo financija, Porezna uprava, Područni ured Sjeverna Hrvatska</izvorni_sadrzaj>
    <derivirana_varijabla naziv="DomainObject.Predmet.StrankaNazivFormated_1">FINA, RC ZAGREB, Podružnica Bjelovar,FINA, Regionalni centar: Zagreb, Nagodbeno vijeće: ZG01,RH, Ministarstvo financija, Porezna uprava, Područni ured Sjeverna Hrvatska</derivirana_varijabla>
  </DomainObject.Predmet.StrankaNazivFormated>
  <DomainObject.Predmet.StrankaNazivFormatedOIB>
    <izvorni_sadrzaj>FINA, RC ZAGREB, Podružnica Bjelovar, OIB 85821130368,FINA, Regionalni centar: Zagreb, Nagodbeno vijeće: ZG01,RH, Ministarstvo financija, Porezna uprava, Područni ured Sjeverna Hrvatska, OIB 52634238587</izvorni_sadrzaj>
    <derivirana_varijabla naziv="DomainObject.Predmet.StrankaNazivFormatedOIB_1">FINA, RC ZAGREB, Podružnica Bjelovar, OIB 85821130368,FINA, Regionalni centar: Zagreb, Nagodbeno vijeće: ZG01,RH,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FINA, Regionalni centar: Zagreb, Nagodbeno vijeće: ZG01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FINA, Regionalni centar: Zagreb, Nagodbeno vijeće: ZG01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FINA, Regionalni centar: Zagreb, Nagodbeno vijeće: ZG01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FINA, Regionalni centar: Zagreb, Nagodbeno vijeće: ZG01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FINA, Regionalni centar: Zagreb, Nagodbeno vijeće: ZG01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FINA, Regionalni centar: Zagreb, Nagodbeno vijeće: ZG01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FINA, Regionalni centar: Zagreb, Nagodbeno vijeće: ZG01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FINA, Regionalni centar: Zagreb, Nagodbeno vijeće: ZG01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FINA, Regionalni centar: Zagreb, Nagodbeno vijeće: ZG01</item>
      <item>RH, Ministarstvo financija, Porezna uprava, Područni ured Sjeverna Hrvatska</item>
    </izvorni_sadrzaj>
    <derivirana_varijabla naziv="DomainObject.Predmet.StrankaListNazivFormated_1">
      <item>FINA, RC ZAGREB, Podružnica Bjelovar</item>
      <item>FINA, Regionalni centar: Zagreb, Nagodbeno vijeće: ZG01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FINA, Regionalni centar: Zagreb, Nagodbeno vijeće: ZG01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FINA, Regionalni centar: Zagreb, Nagodbeno vijeće: ZG01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ANTONIO TRANS društvo s ograničenom odgovornošću za prijevoz, trgovinu i građenje, Bjelovar</item>
    </izvorni_sadrzaj>
    <derivirana_varijabla naziv="DomainObject.Predmet.ProtuStrankaListFormated_1">
      <item>ANTONIO TRANS društvo s ograničenom odgovornošću za prijevoz, trgovinu i građenje, Bjelovar</item>
    </derivirana_varijabla>
  </DomainObject.Predmet.ProtuStrankaListFormated>
  <DomainObject.Predmet.ProtuStrankaListFormatedOIB>
    <izvorni_sadrzaj>
      <item>ANTONIO TRANS društvo s ograničenom odgovornošću za prijevoz, trgovinu i građenje, Bjelovar, OIB 19665782174</item>
    </izvorni_sadrzaj>
    <derivirana_varijabla naziv="DomainObject.Predmet.ProtuStrankaListFormatedOIB_1">
      <item>ANTONIO TRANS društvo s ograničenom odgovornošću za prijevoz, trgovinu i građenje, Bjelovar, OIB 19665782174</item>
    </derivirana_varijabla>
  </DomainObject.Predmet.ProtuStrankaListFormatedOIB>
  <DomainObject.Predmet.ProtuStrankaListFormatedWithAdress>
    <izvorni_sadrzaj>
      <item>ANTONIO TRANS društvo s ograničenom odgovornošću za prijevoz, trgovinu i građenje, Bjelovar, Velike Sredice 4, 43000 Bjelovar</item>
    </izvorni_sadrzaj>
    <derivirana_varijabla naziv="DomainObject.Predmet.ProtuStrankaListFormatedWithAdress_1">
      <item>ANTONIO TRANS društvo s ograničenom odgovornošću za prijevoz, trgovinu i građenje, Bjelovar, Velike Sredice 4, 43000 Bjelovar</item>
    </derivirana_varijabla>
  </DomainObject.Predmet.ProtuStrankaListFormatedWithAdress>
  <DomainObject.Predmet.ProtuStrankaListFormatedWithAdressOIB>
    <izvorni_sadrzaj>
      <item>ANTONIO TRANS društvo s ograničenom odgovornošću za prijevoz, trgovinu i građenje, Bjelovar, OIB 19665782174, Velike Sredice 4, 43000 Bjelovar</item>
    </izvorni_sadrzaj>
    <derivirana_varijabla naziv="DomainObject.Predmet.ProtuStrankaListFormatedWithAdressOIB_1">
      <item>ANTONIO TRANS društvo s ograničenom odgovornošću za prijevoz, trgovinu i građenje, Bjelovar, OIB 19665782174, Velike Sredice 4, 43000 Bjelovar</item>
    </derivirana_varijabla>
  </DomainObject.Predmet.ProtuStrankaListFormatedWithAdressOIB>
  <DomainObject.Predmet.ProtuStrankaListNazivFormated>
    <izvorni_sadrzaj>
      <item>ANTONIO TRANS društvo s ograničenom odgovornošću za prijevoz, trgovinu i građenje, Bjelovar</item>
    </izvorni_sadrzaj>
    <derivirana_varijabla naziv="DomainObject.Predmet.ProtuStrankaListNazivFormated_1">
      <item>ANTONIO TRANS društvo s ograničenom odgovornošću za prijevoz, trgovinu i građenje, Bjelovar</item>
    </derivirana_varijabla>
  </DomainObject.Predmet.ProtuStrankaListNazivFormated>
  <DomainObject.Predmet.ProtuStrankaListNazivFormatedOIB>
    <izvorni_sadrzaj>
      <item>ANTONIO TRANS društvo s ograničenom odgovornošću za prijevoz, trgovinu i građenje, Bjelovar, OIB 19665782174</item>
    </izvorni_sadrzaj>
    <derivirana_varijabla naziv="DomainObject.Predmet.ProtuStrankaListNazivFormatedOIB_1">
      <item>ANTONIO TRANS društvo s ograničenom odgovornošću za prijevoz, trgovinu i građenje, Bjelovar, OIB 19665782174</item>
    </derivirana_varijabla>
  </DomainObject.Predmet.ProtuStrankaListNazivFormatedOIB>
  <DomainObject.Predmet.OstaliListFormated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St-312/2015-5</izvorni_sadrzaj>
    <derivirana_varijabla naziv="DomainObject.PoslovniBrojDokumenta_1">St-312/2015-5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ANTONIO TRANS društvo s ograničenom odgovornošću za prijevoz, trgovinu i građenje, Bjelovar</izvorni_sadrzaj>
    <derivirana_varijabla naziv="DomainObject.Predmet.ProtustrankaIDrugi_1">ANTONIO TRANS društvo s ograničenom odgovornošću za prijevoz, trgovinu i građenje,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ANTONIO TRANS društvo s ograničenom odgovornošću za prijevoz, trgovinu i građenje, Bjelovar, OIB 19665782174, Velike Sredice 4, 43000 Bjelovar</izvorni_sadrzaj>
    <derivirana_varijabla naziv="DomainObject.Predmet.ProtustrankaIDrugiAdressOIB_1">ANTONIO TRANS društvo s ograničenom odgovornošću za prijevoz, trgovinu i građenje, Bjelovar, OIB 19665782174,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ANTONIO TRANS društvo s ograničenom odgovornošću za prijevoz, trgovinu i građenje, Bjelovar</item>
      <item>FINA, Regionalni centar: Zagreb, Nagodbeno vijeće: ZG01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ANTONIO TRANS društvo s ograničenom odgovornošću za prijevoz, trgovinu i građenje, Bjelovar</item>
      <item>FINA, Regionalni centar: Zagreb, Nagodbeno vijeće: ZG01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ANTONIO TRANS društvo s ograničenom odgovornošću za prijevoz, trgovinu i građenje, Bjelovar, OIB 19665782174, Velike Sredice 4,43000 Bjelovar</item>
      <item>FINA, Regionalni centar: Zagreb, Nagodbeno vijeće: ZG01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ANTONIO TRANS društvo s ograničenom odgovornošću za prijevoz, trgovinu i građenje, Bjelovar, OIB 19665782174, Velike Sredice 4,43000 Bjelovar</item>
      <item>FINA, Regionalni centar: Zagreb, Nagodbeno vijeće: ZG01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76605-AA51-4185-A7D1-404FC347A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959</properties:Characters>
  <properties:Lines>29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2016-01-04T06:22:00Z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St-312/2015-5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