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1bd0" w14:paraId="7421bd0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002F1D">
        <w:t>14</w:t>
      </w:r>
      <w:r w:rsidR="00807F18">
        <w:t>3</w:t>
      </w:r>
      <w:r w:rsidR="00AA2FC4">
        <w:t>/</w:t>
      </w:r>
      <w:r w:rsidR="0019301D">
        <w:t>1</w:t>
      </w:r>
      <w:r w:rsidR="00E35355">
        <w:t>9</w:t>
      </w:r>
      <w:r w:rsidR="00C675FC">
        <w:t>-</w:t>
      </w:r>
      <w:r w:rsidR="00807F18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7E15">
        <w:t>12</w:t>
      </w:r>
      <w:r w:rsidR="000E039A">
        <w:t xml:space="preserve">. </w:t>
      </w:r>
      <w:r w:rsidR="001D7E15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807F18">
        <w:t>ZIP-TRADE d.o.o.</w:t>
      </w:r>
      <w:r w:rsidR="00807F18" w:rsidRPr="00E1312F">
        <w:t xml:space="preserve">, </w:t>
      </w:r>
      <w:r w:rsidR="00807F18">
        <w:t>Zadar</w:t>
      </w:r>
      <w:r w:rsidR="00807F18" w:rsidRPr="00E1312F">
        <w:t xml:space="preserve">, </w:t>
      </w:r>
      <w:r w:rsidR="00807F18">
        <w:t>Alessasndra Paravie</w:t>
      </w:r>
      <w:r w:rsidR="00807F18" w:rsidRPr="00E1312F">
        <w:t xml:space="preserve">, OIB: </w:t>
      </w:r>
      <w:r w:rsidR="00807F18">
        <w:t>65799733317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424EA" w:rsidP="006525A1" w:rsidR="006525A1" w:rsidRPr="00816C78">
      <w:pPr>
        <w:jc w:val="both"/>
      </w:pPr>
      <w:r>
        <w:t>Početak u 10</w:t>
      </w:r>
      <w:r w:rsidR="00076762">
        <w:t>,</w:t>
      </w:r>
      <w:r>
        <w:t>24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A92DC4">
      <w:pPr>
        <w:jc w:val="both"/>
      </w:pPr>
      <w:r w:rsidRPr="00816C78">
        <w:t>Za stečajnog dužnika:</w:t>
      </w:r>
      <w:r>
        <w:t xml:space="preserve"> </w:t>
      </w:r>
      <w:r w:rsidR="00807F18">
        <w:t>Zdenko Gospić</w:t>
      </w:r>
      <w:r w:rsidR="0068315C">
        <w:t>, identitet izvršen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 xml:space="preserve">:  </w:t>
      </w:r>
      <w:r w:rsidR="00A424EA">
        <w:t>za RH Lidija Vitaljić, zamjenica u ŽDO-u</w:t>
      </w:r>
    </w:p>
    <w:p w:rsidRDefault="0028629F" w:rsidP="0028629F" w:rsidR="0028629F">
      <w:pPr>
        <w:jc w:val="both"/>
      </w:pPr>
    </w:p>
    <w:p w:rsidRDefault="0068315C" w:rsidP="0068315C" w:rsidR="0068315C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807F18">
        <w:t>ZIP-TRADE d.o.o.</w:t>
      </w:r>
      <w:r w:rsidR="00807F18" w:rsidRPr="00E1312F">
        <w:t xml:space="preserve">, </w:t>
      </w:r>
      <w:r w:rsidR="00807F18">
        <w:t>Zadar</w:t>
      </w:r>
    </w:p>
    <w:p w:rsidRDefault="0068315C" w:rsidP="0068315C" w:rsidR="0068315C">
      <w:pPr>
        <w:jc w:val="both"/>
      </w:pPr>
    </w:p>
    <w:p w:rsidRDefault="0068315C" w:rsidP="0068315C" w:rsidR="0068315C" w:rsidRPr="002528EB">
      <w:pPr>
        <w:jc w:val="both"/>
      </w:pPr>
      <w:r>
        <w:t>Sudac donosi</w:t>
      </w:r>
    </w:p>
    <w:p w:rsidRDefault="0068315C" w:rsidP="0068315C" w:rsidR="0068315C" w:rsidRPr="002528EB">
      <w:pPr>
        <w:jc w:val="center"/>
      </w:pPr>
      <w:r w:rsidRPr="002528EB">
        <w:t xml:space="preserve">r j e š e nj e </w:t>
      </w:r>
    </w:p>
    <w:p w:rsidRDefault="0068315C" w:rsidP="0068315C" w:rsidR="0068315C" w:rsidRPr="002528EB">
      <w:pPr>
        <w:jc w:val="center"/>
      </w:pPr>
    </w:p>
    <w:p w:rsidRDefault="0068315C" w:rsidP="0068315C" w:rsidR="0068315C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t xml:space="preserve">Upoznaje ukratko prisutne sa sadržajem prijedloga za otvaranje stečajnog postupka.  </w:t>
      </w:r>
    </w:p>
    <w:p w:rsidRDefault="0068315C" w:rsidP="0068315C" w:rsidR="0068315C">
      <w:pPr>
        <w:jc w:val="both"/>
      </w:pPr>
    </w:p>
    <w:p w:rsidRDefault="0068315C" w:rsidP="0068315C" w:rsidR="0068315C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68315C" w:rsidP="0068315C" w:rsidR="0068315C" w:rsidRPr="002C241F">
      <w:pPr>
        <w:jc w:val="both"/>
      </w:pPr>
    </w:p>
    <w:p w:rsidRDefault="0068315C" w:rsidP="0068315C" w:rsidR="0068315C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424EA">
        <w:t>Zagrebačke</w:t>
      </w:r>
      <w:r>
        <w:t xml:space="preserve"> banke d.d. otvoren žiro račun.</w:t>
      </w:r>
    </w:p>
    <w:p w:rsidRDefault="0068315C" w:rsidP="0068315C" w:rsidR="0068315C" w:rsidRPr="002C241F">
      <w:pPr>
        <w:ind w:firstLine="708"/>
        <w:jc w:val="both"/>
      </w:pPr>
    </w:p>
    <w:p w:rsidRDefault="0068315C" w:rsidP="0068315C" w:rsidR="0068315C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A424EA">
        <w:t>trgovina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Dužnik navodi da ne posluje </w:t>
      </w:r>
      <w:r w:rsidR="00A424EA">
        <w:t>oko godinu i pol dana</w:t>
      </w:r>
      <w:r>
        <w:t>, nema zaposlenika.</w:t>
      </w:r>
    </w:p>
    <w:p w:rsidRDefault="0068315C" w:rsidP="0068315C" w:rsidR="0068315C" w:rsidRPr="002C241F">
      <w:pPr>
        <w:jc w:val="both"/>
      </w:pPr>
    </w:p>
    <w:p w:rsidRDefault="0068315C" w:rsidP="0068315C" w:rsidR="0068315C">
      <w:pPr>
        <w:jc w:val="both"/>
      </w:pPr>
      <w:r w:rsidRPr="002C241F">
        <w:t>Što se tiče imovine</w:t>
      </w:r>
      <w:r w:rsidR="00A424EA">
        <w:t xml:space="preserve"> navodi da i</w:t>
      </w:r>
      <w:r>
        <w:t>ma imovine</w:t>
      </w:r>
      <w:r w:rsidR="00A424EA">
        <w:t xml:space="preserve"> u vidu trgovačke robe vrijedne oko 71.000,00 kuna po maloprodajnoj cijeni. Riječ je o ribolovnoj opremi, najlonima, udicama, brtvama i sl. Smatra da bi se maksimalno moglo unovčiti za iznos od 20-25.000,00 kuna s time da neki artikli ne bi bili unovčivi. Druge imovine nema, nema ni potraživanja.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Zna da je žiro račun u blokadi, </w:t>
      </w:r>
      <w:r w:rsidR="00A424EA">
        <w:t>oko 32.000,00 kuna</w:t>
      </w:r>
      <w:r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68315C" w:rsidP="0068315C" w:rsidR="0068315C">
      <w:pPr>
        <w:jc w:val="both"/>
      </w:pPr>
    </w:p>
    <w:p w:rsidRDefault="00807F18" w:rsidP="0068315C" w:rsidR="0068315C">
      <w:pPr>
        <w:jc w:val="both"/>
      </w:pPr>
      <w:r>
        <w:t xml:space="preserve">Zdenko Gospić </w:t>
      </w:r>
      <w:r w:rsidR="0068315C">
        <w:t xml:space="preserve">navodi da je njegov broj mobitela: </w:t>
      </w:r>
      <w:r w:rsidR="00A424EA">
        <w:t>098/429-474</w:t>
      </w:r>
    </w:p>
    <w:p w:rsidRDefault="0068315C" w:rsidP="0068315C" w:rsidR="0068315C" w:rsidRPr="002C241F">
      <w:pPr>
        <w:jc w:val="both"/>
      </w:pPr>
    </w:p>
    <w:p w:rsidRDefault="00A424EA" w:rsidP="0068315C" w:rsidR="0068315C">
      <w:pPr>
        <w:jc w:val="both"/>
      </w:pPr>
      <w:r>
        <w:t>Knjigovodstvo je vođeno u servisu</w:t>
      </w:r>
      <w:r w:rsidR="0068315C">
        <w:t xml:space="preserve">, </w:t>
      </w:r>
      <w:r>
        <w:t>a poslovne knjige se nalaze u društvu</w:t>
      </w:r>
      <w:r w:rsidR="0068315C">
        <w:t>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Posebno navodi da dug nije u mogućnosti podmiriti niti nastaviti poslovati.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>Zastupnica po zakonu RH ostaje kod prijedloga.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both"/>
      </w:pPr>
      <w:r>
        <w:t xml:space="preserve">Sudac donosi </w:t>
      </w:r>
    </w:p>
    <w:p w:rsidRDefault="0068315C" w:rsidP="0068315C" w:rsidR="0068315C">
      <w:pPr>
        <w:jc w:val="both"/>
      </w:pPr>
    </w:p>
    <w:p w:rsidRDefault="0068315C" w:rsidP="0068315C" w:rsidR="0068315C">
      <w:pPr>
        <w:jc w:val="center"/>
      </w:pPr>
      <w:r>
        <w:t xml:space="preserve">r j e š e nj e </w:t>
      </w:r>
    </w:p>
    <w:p w:rsidRDefault="0068315C" w:rsidP="0068315C" w:rsidR="0068315C" w:rsidRPr="000124EC">
      <w:pPr>
        <w:jc w:val="both"/>
        <w:rPr>
          <w:b/>
        </w:rPr>
      </w:pPr>
    </w:p>
    <w:p w:rsidRDefault="0068315C" w:rsidP="0068315C" w:rsidR="0068315C" w:rsidRPr="007A3E16">
      <w:pPr>
        <w:jc w:val="both"/>
      </w:pPr>
      <w:r w:rsidRPr="007A3E16">
        <w:t>Odluka će biti donesena u zakonskom roku.</w:t>
      </w:r>
    </w:p>
    <w:p w:rsidRDefault="00A25693" w:rsidP="0068315C" w:rsidR="00A25693">
      <w:pPr>
        <w:jc w:val="both"/>
      </w:pPr>
    </w:p>
    <w:p w:rsidRDefault="00A424EA" w:rsidP="00A424EA" w:rsidR="00A424EA" w:rsidRPr="002C241F">
      <w:pPr>
        <w:jc w:val="both"/>
      </w:pPr>
      <w:r w:rsidRPr="002C241F">
        <w:t xml:space="preserve">Dovršeno u </w:t>
      </w:r>
      <w:r>
        <w:t>10,28 sati</w:t>
      </w:r>
    </w:p>
    <w:p w:rsidRDefault="00A424EA" w:rsidP="00A424EA" w:rsidR="00A424EA">
      <w:pPr>
        <w:jc w:val="both"/>
      </w:pPr>
    </w:p>
    <w:p w:rsidRDefault="00A424EA" w:rsidP="00A424EA" w:rsidR="00A424EA" w:rsidRPr="002C241F">
      <w:pPr>
        <w:ind w:firstLine="708"/>
        <w:jc w:val="both"/>
      </w:pPr>
    </w:p>
    <w:p w:rsidRDefault="00A424EA" w:rsidP="00A424EA" w:rsidR="00A424EA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424EA" w:rsidP="00A424EA" w:rsidR="00A424EA" w:rsidRPr="002C241F"/>
    <w:p w:rsidRDefault="00A424EA" w:rsidP="00A424EA" w:rsidR="00A424EA" w:rsidRPr="002C241F"/>
    <w:p w:rsidRDefault="00A424EA" w:rsidP="00A424EA" w:rsidR="00A424EA" w:rsidRPr="002C241F"/>
    <w:p w:rsidRDefault="00A424EA" w:rsidP="00A424EA" w:rsidR="00A424EA" w:rsidRPr="002C241F"/>
    <w:p w:rsidRDefault="00A424EA" w:rsidP="00A424EA" w:rsidR="00A424EA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424EA" w:rsidP="00A424EA" w:rsidR="00A424EA" w:rsidRPr="002C241F"/>
    <w:p w:rsidRDefault="00A424EA" w:rsidP="0068315C" w:rsidR="00A424EA" w:rsidRPr="002C241F">
      <w:pPr>
        <w:jc w:val="both"/>
      </w:pPr>
    </w:p>
    <w:sectPr w:rsidSect="00602BE0" w:rsidR="00A424EA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1F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807F18">
      <w:t>143</w:t>
    </w:r>
    <w:r w:rsidR="00B80BDA">
      <w:t>/</w:t>
    </w:r>
    <w:r w:rsidR="00E84861">
      <w:t>20</w:t>
    </w:r>
    <w:r w:rsidR="000A0053">
      <w:t>1</w:t>
    </w:r>
    <w:r w:rsidR="00E35355">
      <w:t>9</w:t>
    </w:r>
    <w:r w:rsidR="0074759D">
      <w:t>-</w:t>
    </w:r>
    <w:r w:rsidR="00807F18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2F1D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4A11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50B5"/>
    <w:rsid w:val="001A60E6"/>
    <w:rsid w:val="001B61F4"/>
    <w:rsid w:val="001C0801"/>
    <w:rsid w:val="001C084E"/>
    <w:rsid w:val="001D3BFD"/>
    <w:rsid w:val="001D5740"/>
    <w:rsid w:val="001D64ED"/>
    <w:rsid w:val="001D76DA"/>
    <w:rsid w:val="001D7E15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3299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37C3"/>
    <w:rsid w:val="00365B41"/>
    <w:rsid w:val="00380464"/>
    <w:rsid w:val="0038231E"/>
    <w:rsid w:val="0038749E"/>
    <w:rsid w:val="00391AD6"/>
    <w:rsid w:val="0039460A"/>
    <w:rsid w:val="00394E94"/>
    <w:rsid w:val="003A1240"/>
    <w:rsid w:val="003A1F19"/>
    <w:rsid w:val="003B17F2"/>
    <w:rsid w:val="003B3F8A"/>
    <w:rsid w:val="003C0B04"/>
    <w:rsid w:val="003C1F02"/>
    <w:rsid w:val="003C2701"/>
    <w:rsid w:val="003D7E7A"/>
    <w:rsid w:val="003E5A5A"/>
    <w:rsid w:val="003F6389"/>
    <w:rsid w:val="003F7F8F"/>
    <w:rsid w:val="0040410C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A79A6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14ED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315C"/>
    <w:rsid w:val="00687265"/>
    <w:rsid w:val="00692A3D"/>
    <w:rsid w:val="0069501A"/>
    <w:rsid w:val="006975F5"/>
    <w:rsid w:val="006A0DCF"/>
    <w:rsid w:val="006A61BD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E550C"/>
    <w:rsid w:val="007F020F"/>
    <w:rsid w:val="007F080D"/>
    <w:rsid w:val="007F1F99"/>
    <w:rsid w:val="007F69EA"/>
    <w:rsid w:val="008043A2"/>
    <w:rsid w:val="00807F18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77E0F"/>
    <w:rsid w:val="00890A5B"/>
    <w:rsid w:val="00891558"/>
    <w:rsid w:val="0089180E"/>
    <w:rsid w:val="00891DCF"/>
    <w:rsid w:val="00892C55"/>
    <w:rsid w:val="008A198B"/>
    <w:rsid w:val="008A632E"/>
    <w:rsid w:val="008A6A8E"/>
    <w:rsid w:val="008B434F"/>
    <w:rsid w:val="008C2493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17962"/>
    <w:rsid w:val="00920B72"/>
    <w:rsid w:val="00924001"/>
    <w:rsid w:val="009312EF"/>
    <w:rsid w:val="00931AC5"/>
    <w:rsid w:val="00934D58"/>
    <w:rsid w:val="009357DF"/>
    <w:rsid w:val="009374E8"/>
    <w:rsid w:val="0094035A"/>
    <w:rsid w:val="00945BC3"/>
    <w:rsid w:val="00955DAD"/>
    <w:rsid w:val="00962C7F"/>
    <w:rsid w:val="0097506A"/>
    <w:rsid w:val="009769C3"/>
    <w:rsid w:val="00977E6F"/>
    <w:rsid w:val="00977EF7"/>
    <w:rsid w:val="009860F8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1805"/>
    <w:rsid w:val="00A03F94"/>
    <w:rsid w:val="00A13027"/>
    <w:rsid w:val="00A1792B"/>
    <w:rsid w:val="00A25442"/>
    <w:rsid w:val="00A25693"/>
    <w:rsid w:val="00A345E8"/>
    <w:rsid w:val="00A424EA"/>
    <w:rsid w:val="00A45DA7"/>
    <w:rsid w:val="00A61DB0"/>
    <w:rsid w:val="00A66CC4"/>
    <w:rsid w:val="00A722BE"/>
    <w:rsid w:val="00A7523A"/>
    <w:rsid w:val="00A771E7"/>
    <w:rsid w:val="00A803E9"/>
    <w:rsid w:val="00A92DC4"/>
    <w:rsid w:val="00A96603"/>
    <w:rsid w:val="00A97F4F"/>
    <w:rsid w:val="00AA1A94"/>
    <w:rsid w:val="00AA1F1E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14C8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41A1"/>
    <w:rsid w:val="00C56BD3"/>
    <w:rsid w:val="00C56E52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B434D"/>
    <w:rsid w:val="00CC03BC"/>
    <w:rsid w:val="00CC0931"/>
    <w:rsid w:val="00CC3B8C"/>
    <w:rsid w:val="00CC7791"/>
    <w:rsid w:val="00CD17D1"/>
    <w:rsid w:val="00CD2103"/>
    <w:rsid w:val="00CD301A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7788D"/>
    <w:rsid w:val="00D77EBE"/>
    <w:rsid w:val="00D841C8"/>
    <w:rsid w:val="00D90542"/>
    <w:rsid w:val="00DA3F33"/>
    <w:rsid w:val="00DA60AC"/>
    <w:rsid w:val="00DB4EBD"/>
    <w:rsid w:val="00DB62A4"/>
    <w:rsid w:val="00DB7680"/>
    <w:rsid w:val="00DB7F02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35355"/>
    <w:rsid w:val="00E41ACD"/>
    <w:rsid w:val="00E47C27"/>
    <w:rsid w:val="00E60681"/>
    <w:rsid w:val="00E80174"/>
    <w:rsid w:val="00E81A63"/>
    <w:rsid w:val="00E84861"/>
    <w:rsid w:val="00EA3CF5"/>
    <w:rsid w:val="00EA6AC4"/>
    <w:rsid w:val="00EC055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1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F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1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F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2019.</izvorni_sadrzaj>
    <derivirana_varijabla naziv="DomainObject.StvarniPocetakDatum_1">12. lipnja 2019.</derivirana_varijabla>
  </DomainObject.StvarniPocetakDatum>
  <DomainObject.StvarniZavrsetakDatum>
    <izvorni_sadrzaj>12. lipnja 2019.</izvorni_sadrzaj>
    <derivirana_varijabla naziv="DomainObject.StvarniZavrsetakDatum_1">12. lipnja 2019.</derivirana_varijabla>
  </DomainObject.StvarniZavrsetakDatum>
  <DomainObject.PlaniraniZavrsetakDatum>
    <izvorni_sadrzaj>12. lipnja 2019.</izvorni_sadrzaj>
    <derivirana_varijabla naziv="DomainObject.PlaniraniZavrsetakDatum_1">12. lipnja 2019.</derivirana_varijabla>
  </DomainObject.PlaniraniZavrsetakDatum>
  <DomainObject.PlaniraniPocetakDatum>
    <izvorni_sadrzaj>12. lipnja 2019.</izvorni_sadrzaj>
    <derivirana_varijabla naziv="DomainObject.PlaniraniPocetakDatum_1">12. lipnja 2019.</derivirana_varijabla>
  </DomainObject.PlaniraniPocetakDatum>
  <DomainObject.StvarniPocetakVrijeme>
    <izvorni_sadrzaj>10:24</izvorni_sadrzaj>
    <derivirana_varijabla naziv="DomainObject.StvarniPocetakVrijeme_1">10:24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2019.</izvorni_sadrzaj>
    <derivirana_varijabla naziv="DomainObject.Zapisnik.DatumKreiranja_1">13.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St-143/2019-7</izvorni_sadrzaj>
    <derivirana_varijabla naziv="DomainObject.Zapisnik.Oznaka_1">St-143/2019-7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2019.</izvorni_sadrzaj>
    <derivirana_varijabla naziv="DomainObject.Predmet.DatumOsnivanja_1">11.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St-143/2019</izvorni_sadrzaj>
    <derivirana_varijabla naziv="DomainObject.Predmet.OznakaBroj_1">St-143/2019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ZIP-TRADE, d.o.o. za trgovinu, proizvodnju i usluge</izvorni_sadrzaj>
    <derivirana_varijabla naziv="DomainObject.Predmet.ProtustrankaFormated_1">  ZIP-TRADE, d.o.o. za trgovinu, proizvodnju i usluge</derivirana_varijabla>
  </DomainObject.Predmet.ProtustrankaFormated>
  <DomainObject.Predmet.ProtustrankaFormatedOIB>
    <izvorni_sadrzaj>  ZIP-TRADE, d.o.o. za trgovinu, proizvodnju i usluge, OIB 65799733317</izvorni_sadrzaj>
    <derivirana_varijabla naziv="DomainObject.Predmet.ProtustrankaFormatedOIB_1">  ZIP-TRADE, d.o.o. za trgovinu, proizvodnju i usluge, OIB 65799733317</derivirana_varijabla>
  </DomainObject.Predmet.ProtustrankaFormatedOIB>
  <DomainObject.Predmet.ProtustrankaFormatedWithAdress>
    <izvorni_sadrzaj> ZIP-TRADE, d.o.o. za trgovinu, proizvodnju i usluge, Alessandra Paravie 1, 23000 Zadar</izvorni_sadrzaj>
    <derivirana_varijabla naziv="DomainObject.Predmet.ProtustrankaFormatedWithAdress_1"> ZIP-TRADE, d.o.o. za trgovinu, proizvodnju i usluge, Alessandra Paravie 1, 23000 Zadar</derivirana_varijabla>
  </DomainObject.Predmet.ProtustrankaFormatedWithAdress>
  <DomainObject.Predmet.ProtustrankaFormatedWithAdressOIB>
    <izvorni_sadrzaj> ZIP-TRADE, d.o.o. za trgovinu, proizvodnju i usluge, OIB 65799733317, Alessandra Paravie 1, 23000 Zadar</izvorni_sadrzaj>
    <derivirana_varijabla naziv="DomainObject.Predmet.ProtustrankaFormatedWithAdressOIB_1"> ZIP-TRADE, d.o.o. za trgovinu, proizvodnju i usluge, OIB 65799733317, Alessandra Paravie 1, 23000 Zadar</derivirana_varijabla>
  </DomainObject.Predmet.ProtustrankaFormatedWithAdressOIB>
  <DomainObject.Predmet.ProtustrankaWithAdress>
    <izvorni_sadrzaj>ZIP-TRADE, d.o.o. za trgovinu, proizvodnju i usluge Alessandra Paravie 1, 23000 Zadar</izvorni_sadrzaj>
    <derivirana_varijabla naziv="DomainObject.Predmet.ProtustrankaWithAdress_1">ZIP-TRADE, d.o.o. za trgovinu, proizvodnju i usluge Alessandra Paravie 1, 23000 Zadar</derivirana_varijabla>
  </DomainObject.Predmet.ProtustrankaWithAdress>
  <DomainObject.Predmet.ProtustrankaWithAdressOIB>
    <izvorni_sadrzaj>ZIP-TRADE, d.o.o. za trgovinu, proizvodnju i usluge, OIB 65799733317, Alessandra Paravie 1, 23000 Zadar</izvorni_sadrzaj>
    <derivirana_varijabla naziv="DomainObject.Predmet.ProtustrankaWithAdressOIB_1">ZIP-TRADE, d.o.o. za trgovinu, proizvodnju i usluge, OIB 65799733317, Alessandra Paravie 1, 23000 Zadar</derivirana_varijabla>
  </DomainObject.Predmet.ProtustrankaWithAdressOIB>
  <DomainObject.Predmet.ProtustrankaNazivFormated>
    <izvorni_sadrzaj>ZIP-TRADE, d.o.o. za trgovinu, proizvodnju i usluge</izvorni_sadrzaj>
    <derivirana_varijabla naziv="DomainObject.Predmet.ProtustrankaNazivFormated_1">ZIP-TRADE, d.o.o. za trgovinu, proizvodnju i usluge</derivirana_varijabla>
  </DomainObject.Predmet.ProtustrankaNazivFormated>
  <DomainObject.Predmet.ProtustrankaNazivFormatedOIB>
    <izvorni_sadrzaj>ZIP-TRADE, d.o.o. za trgovinu, proizvodnju i usluge, OIB 65799733317</izvorni_sadrzaj>
    <derivirana_varijabla naziv="DomainObject.Predmet.ProtustrankaNazivFormatedOIB_1">ZIP-TRADE, d.o.o. za trgovinu, proizvodnju i usluge, OIB 65799733317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ZIP-TRADE, d.o.o. za trgovinu, proizvodnju i usluge</item>
    </izvorni_sadrzaj>
    <derivirana_varijabla naziv="DomainObject.Predmet.ProtuStrankaListFormated_1">
      <item>ZIP-TRADE, d.o.o. za trgovinu, proizvodnju i usluge</item>
    </derivirana_varijabla>
  </DomainObject.Predmet.ProtuStrankaListFormated>
  <DomainObject.Predmet.ProtuStrankaListFormatedOIB>
    <izvorni_sadrzaj>
      <item>ZIP-TRADE, d.o.o. za trgovinu, proizvodnju i usluge, OIB 65799733317</item>
    </izvorni_sadrzaj>
    <derivirana_varijabla naziv="DomainObject.Predmet.ProtuStrankaListFormatedOIB_1">
      <item>ZIP-TRADE, d.o.o. za trgovinu, proizvodnju i usluge, OIB 65799733317</item>
    </derivirana_varijabla>
  </DomainObject.Predmet.ProtuStrankaListFormatedOIB>
  <DomainObject.Predmet.ProtuStrankaListFormatedWithAdress>
    <izvorni_sadrzaj>
      <item>ZIP-TRADE, d.o.o. za trgovinu, proizvodnju i usluge, Alessandra Paravie 1, 23000 Zadar</item>
    </izvorni_sadrzaj>
    <derivirana_varijabla naziv="DomainObject.Predmet.ProtuStrankaListFormatedWithAdress_1">
      <item>ZIP-TRADE, d.o.o. za trgovinu, proizvodnju i usluge, Alessandra Paravie 1, 23000 Zadar</item>
    </derivirana_varijabla>
  </DomainObject.Predmet.ProtuStrankaListFormatedWithAdress>
  <DomainObject.Predmet.ProtuStrankaListFormatedWithAdressOIB>
    <izvorni_sadrzaj>
      <item>ZIP-TRADE, d.o.o. za trgovinu, proizvodnju i usluge, OIB 65799733317, Alessandra Paravie 1, 23000 Zadar</item>
    </izvorni_sadrzaj>
    <derivirana_varijabla naziv="DomainObject.Predmet.ProtuStrankaListFormatedWithAdressOIB_1">
      <item>ZIP-TRADE, d.o.o. za trgovinu, proizvodnju i usluge, OIB 65799733317, Alessandra Paravie 1, 23000 Zadar</item>
    </derivirana_varijabla>
  </DomainObject.Predmet.ProtuStrankaListFormatedWithAdressOIB>
  <DomainObject.Predmet.ProtuStrankaListNazivFormated>
    <izvorni_sadrzaj>
      <item>ZIP-TRADE, d.o.o. za trgovinu, proizvodnju i usluge</item>
    </izvorni_sadrzaj>
    <derivirana_varijabla naziv="DomainObject.Predmet.ProtuStrankaListNazivFormated_1">
      <item>ZIP-TRADE, d.o.o. za trgovinu, proizvodnju i usluge</item>
    </derivirana_varijabla>
  </DomainObject.Predmet.ProtuStrankaListNazivFormated>
  <DomainObject.Predmet.ProtuStrankaListNazivFormatedOIB>
    <izvorni_sadrzaj>
      <item>ZIP-TRADE, d.o.o. za trgovinu, proizvodnju i usluge, OIB 65799733317</item>
    </izvorni_sadrzaj>
    <derivirana_varijabla naziv="DomainObject.Predmet.ProtuStrankaListNazivFormatedOIB_1">
      <item>ZIP-TRADE, d.o.o. za trgovinu, proizvodnju i usluge, OIB 65799733317</item>
    </derivirana_varijabla>
  </DomainObject.Predmet.ProtuStrankaListNazivFormatedOIB>
  <DomainObject.Predmet.OstaliListFormated>
    <izvorni_sadrzaj>
      <item>Zdenko Gospić</item>
    </izvorni_sadrzaj>
    <derivirana_varijabla naziv="DomainObject.Predmet.OstaliListFormated_1">
      <item>Zdenko Gospić</item>
    </derivirana_varijabla>
  </DomainObject.Predmet.OstaliListFormated>
  <DomainObject.Predmet.OstaliListFormatedOIB>
    <izvorni_sadrzaj>
      <item>Zdenko Gospić, OIB 49514066689</item>
    </izvorni_sadrzaj>
    <derivirana_varijabla naziv="DomainObject.Predmet.OstaliListFormatedOIB_1">
      <item>Zdenko Gospić, OIB 49514066689</item>
    </derivirana_varijabla>
  </DomainObject.Predmet.OstaliListFormatedOIB>
  <DomainObject.Predmet.OstaliListFormatedWithAdress>
    <izvorni_sadrzaj>
      <item>Zdenko Gospić, Milke Trnine 43a, 23000 Zadar</item>
    </izvorni_sadrzaj>
    <derivirana_varijabla naziv="DomainObject.Predmet.OstaliListFormatedWithAdress_1">
      <item>Zdenko Gospić, Milke Trnine 43a, 23000 Zadar</item>
    </derivirana_varijabla>
  </DomainObject.Predmet.OstaliListFormatedWithAdress>
  <DomainObject.Predmet.OstaliListFormatedWithAdressOIB>
    <izvorni_sadrzaj>
      <item>Zdenko Gospić, OIB 49514066689, Milke Trnine 43a, 23000 Zadar</item>
    </izvorni_sadrzaj>
    <derivirana_varijabla naziv="DomainObject.Predmet.OstaliListFormatedWithAdressOIB_1">
      <item>Zdenko Gospić, OIB 49514066689, Milke Trnine 43a, 23000 Zadar</item>
    </derivirana_varijabla>
  </DomainObject.Predmet.OstaliListFormatedWithAdressOIB>
  <DomainObject.Predmet.OstaliListNazivFormated>
    <izvorni_sadrzaj>
      <item>Zdenko Gospić</item>
    </izvorni_sadrzaj>
    <derivirana_varijabla naziv="DomainObject.Predmet.OstaliListNazivFormated_1">
      <item>Zdenko Gospić</item>
    </derivirana_varijabla>
  </DomainObject.Predmet.OstaliListNazivFormated>
  <DomainObject.Predmet.OstaliListNazivFormatedOIB>
    <izvorni_sadrzaj>
      <item>Zdenko Gospić, OIB 49514066689</item>
    </izvorni_sadrzaj>
    <derivirana_varijabla naziv="DomainObject.Predmet.OstaliListNazivFormatedOIB_1">
      <item>Zdenko Gospić, OIB 49514066689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>St-143/2019-7</izvorni_sadrzaj>
    <derivirana_varijabla naziv="DomainObject.PoslovniBrojDokumenta_1">St-143/2019-7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ZIP-TRADE, d.o.o. za trgovinu, proizvodnju i usluge</izvorni_sadrzaj>
    <derivirana_varijabla naziv="DomainObject.Predmet.ProtustrankaIDrugi_1">ZIP-TRADE, d.o.o. za trgovinu,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ZIP-TRADE, d.o.o. za trgovinu, proizvodnju i usluge, OIB 65799733317, Alessandra Paravie 1, 23000 Zadar</izvorni_sadrzaj>
    <derivirana_varijabla naziv="DomainObject.Predmet.ProtustrankaIDrugiAdressOIB_1">ZIP-TRADE, d.o.o. za trgovinu, proizvodnju i usluge, OIB 65799733317, Alessandra Paravie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ZIP-TRADE, d.o.o. za trgovinu, proizvodnju i usluge</item>
      <item>FINA</item>
      <item>Zdenko Gospić</item>
    </izvorni_sadrzaj>
    <derivirana_varijabla naziv="DomainObject.Predmet.SudioniciListNaziv_1">
      <item>ZIP-TRADE, d.o.o. za trgovinu, proizvodnju i usluge</item>
      <item>FINA</item>
      <item>Zdenko Gospić</item>
    </derivirana_varijabla>
  </DomainObject.Predmet.SudioniciListNaziv>
  <DomainObject.Predmet.SudioniciListAdressOIB>
    <izvorni_sadrzaj>
      <item>ZIP-TRADE, d.o.o. za trgovinu, proizvodnju i usluge, OIB 65799733317, Alessandra Paravie 1,23000 Zadar</item>
      <item>FINA, OIB 85821130368</item>
      <item>Zdenko Gospić, OIB 49514066689, Milke Trnine 43a,23000 Zadar</item>
    </izvorni_sadrzaj>
    <derivirana_varijabla naziv="DomainObject.Predmet.SudioniciListAdressOIB_1">
      <item>ZIP-TRADE, d.o.o. za trgovinu, proizvodnju i usluge, OIB 65799733317, Alessandra Paravie 1,23000 Zadar</item>
      <item>FINA, OIB 85821130368</item>
      <item>Zdenko Gospić, OIB 49514066689, Milke Trnine 43a,23000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65799733317</item>
      <item>, OIB 85821130368</item>
      <item>, OIB 49514066689</item>
    </izvorni_sadrzaj>
    <derivirana_varijabla naziv="DomainObject.Predmet.SudioniciListNazivOIB_1">
      <item>, OIB 65799733317</item>
      <item>, OIB 85821130368</item>
      <item>, OIB 49514066689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2019.</izvorni_sadrzaj>
    <derivirana_varijabla naziv="DomainObject.Predmet.DatumZadnjeOdrzaneSudskeRadnje_1">12.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2004</properties:Characters>
  <properties:Lines>76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2019-06-12T05:59:00Z</dcterms:created>
  <dc:creator>Ardena Bajlo</dc:creator>
  <cp:lastModifiedBy>Ante Rubelj</cp:lastModifiedBy>
  <cp:lastPrinted>2018-05-24T06:40:00Z</cp:lastPrinted>
  <dcterms:modified xmlns:xsi="http://www.w3.org/2001/XMLSchema-instance" xsi:type="dcterms:W3CDTF">2019-06-13T05:58:00Z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St-143/2019-7 / Zapisnik - Ročište radi izjašnjenja o prijedlogu za otvaranje steč.post (1 St-143-2019-povodom prijedloga za otvaranje stečaja-12.6.19.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