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bcde" w14:paraId="2d0bcde" w:rsidRDefault="00E85250" w:rsidP="00E85250" w:rsidR="00E85250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E85250" w:rsidP="00E85250" w:rsidR="00E85250" w:rsidRPr="0047448E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2 St-193/20</w:t>
      </w:r>
      <w:r w:rsidRPr="0042050C">
        <w:t>15-</w:t>
      </w:r>
      <w:r>
        <w:t>197</w:t>
      </w:r>
    </w:p>
    <w:p w:rsidRDefault="00E85250" w:rsidP="00E85250" w:rsidR="00E85250" w:rsidRPr="00AA4F81">
      <w:r w:rsidRPr="00AA4F81">
        <w:t xml:space="preserve">TRGOVAČKI SUD U </w:t>
      </w:r>
      <w:r>
        <w:t>PAZINU</w:t>
      </w:r>
    </w:p>
    <w:p w:rsidRDefault="00E85250" w:rsidP="00E85250" w:rsidR="00E85250" w:rsidRPr="00AA4F81">
      <w:r w:rsidRPr="00AA4F81">
        <w:t xml:space="preserve"> </w:t>
      </w:r>
      <w:r>
        <w:t xml:space="preserve">    52000 PAZIN, Dršćevka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E85250" w:rsidP="00E85250" w:rsidR="00E85250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E85250" w:rsidP="00E85250" w:rsidR="005C2610">
      <w:pPr>
        <w:jc w:val="center"/>
        <w:rPr>
          <w:b/>
        </w:rPr>
      </w:pPr>
      <w:r>
        <w:rPr>
          <w:b/>
        </w:rPr>
        <w:tab/>
      </w:r>
    </w:p>
    <w:p w:rsidRDefault="00E85250" w:rsidP="00E85250" w:rsidR="00E85250" w:rsidRPr="00A06BE6">
      <w:pPr>
        <w:jc w:val="center"/>
      </w:pP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E85250" w:rsidP="00E85250" w:rsidR="00E85250">
      <w:pPr>
        <w:jc w:val="center"/>
      </w:pPr>
      <w:r w:rsidRPr="00A06BE6">
        <w:t xml:space="preserve">POZIV </w:t>
      </w:r>
    </w:p>
    <w:p w:rsidRDefault="005C2610" w:rsidP="00E85250" w:rsidR="005C2610">
      <w:pPr>
        <w:jc w:val="center"/>
      </w:pPr>
    </w:p>
    <w:p w:rsidRDefault="005C2610" w:rsidP="00E85250" w:rsidR="005C2610" w:rsidRPr="00A06BE6">
      <w:pPr>
        <w:jc w:val="center"/>
      </w:pPr>
    </w:p>
    <w:p w:rsidRDefault="00E85250" w:rsidP="00E85250" w:rsidR="00E85250">
      <w:pPr>
        <w:ind w:firstLine="708"/>
        <w:jc w:val="center"/>
      </w:pPr>
      <w:r w:rsidRPr="000344B4">
        <w:t xml:space="preserve">Pozivate se na ročište </w:t>
      </w:r>
      <w:r w:rsidR="005C2610">
        <w:t>radi rasprave o troškovima unovčenja</w:t>
      </w:r>
    </w:p>
    <w:p w:rsidRDefault="005C2610" w:rsidP="00E85250" w:rsidR="00E85250" w:rsidRPr="000344B4">
      <w:pPr>
        <w:ind w:firstLine="708"/>
        <w:jc w:val="center"/>
        <w:rPr>
          <w:bCs/>
        </w:rPr>
      </w:pPr>
      <w:r>
        <w:t xml:space="preserve">nekretnine </w:t>
      </w:r>
      <w:r w:rsidRPr="00093317">
        <w:t>k.č.br. 4382/2 upisane u zk.ul. 2134 u k.o. Pazin (čl. 254. Stečajnog zakona</w:t>
      </w:r>
      <w:r>
        <w:t xml:space="preserve"> u vezi s čl. 107. st. 3. Ovršnog zakona</w:t>
      </w:r>
      <w:r w:rsidRPr="00093317">
        <w:t>)</w:t>
      </w:r>
    </w:p>
    <w:p w:rsidRDefault="00E85250" w:rsidP="00E85250" w:rsidR="00E85250" w:rsidRPr="000344B4">
      <w:pPr>
        <w:ind w:firstLine="708"/>
        <w:jc w:val="center"/>
      </w:pPr>
      <w:r w:rsidRPr="000344B4">
        <w:t xml:space="preserve">u stečajnom postupku nad </w:t>
      </w:r>
    </w:p>
    <w:p w:rsidRDefault="005C2610" w:rsidP="00E85250" w:rsidR="00E85250">
      <w:pPr>
        <w:ind w:firstLine="708"/>
        <w:jc w:val="center"/>
        <w:rPr>
          <w:bCs/>
          <w:sz w:val="23"/>
          <w:szCs w:val="23"/>
        </w:rPr>
      </w:pPr>
      <w:r w:rsidRPr="00874F1F">
        <w:t>stečajnim dužnikom BUP d.o.o. u stečaju, Buzet, Sveti Ivan 6, OIB: 5239797363</w:t>
      </w:r>
      <w:r w:rsidRPr="00CD0FB5">
        <w:t>5</w:t>
      </w:r>
      <w:r w:rsidR="00E85250" w:rsidRPr="000344B4">
        <w:t>,</w:t>
      </w:r>
      <w:r w:rsidR="00E85250" w:rsidRPr="000344B4">
        <w:rPr>
          <w:bCs/>
          <w:sz w:val="23"/>
          <w:szCs w:val="23"/>
        </w:rPr>
        <w:t xml:space="preserve"> </w:t>
      </w:r>
    </w:p>
    <w:p w:rsidRDefault="005C2610" w:rsidP="00E85250" w:rsidR="005C2610">
      <w:pPr>
        <w:ind w:firstLine="708"/>
        <w:jc w:val="center"/>
        <w:rPr>
          <w:bCs/>
          <w:sz w:val="23"/>
          <w:szCs w:val="23"/>
        </w:rPr>
      </w:pPr>
    </w:p>
    <w:p w:rsidRDefault="00E85250" w:rsidP="00E85250" w:rsidR="00E85250" w:rsidRPr="002738EB">
      <w:pPr>
        <w:ind w:firstLine="708"/>
        <w:jc w:val="center"/>
        <w:rPr>
          <w:bCs/>
          <w:sz w:val="23"/>
          <w:szCs w:val="23"/>
        </w:rPr>
      </w:pPr>
      <w:r w:rsidRPr="000344B4">
        <w:t>koje će se održati u Trgovačkom sudu u Pazinu, Pazin, Dršćevka 1, sudnica broj 5,</w:t>
      </w:r>
    </w:p>
    <w:p w:rsidRDefault="00E85250" w:rsidP="00E85250" w:rsidR="00E85250" w:rsidRPr="007511B7">
      <w:pPr>
        <w:jc w:val="both"/>
      </w:pPr>
    </w:p>
    <w:p w:rsidRDefault="00E85250" w:rsidP="00E85250" w:rsidR="00E85250">
      <w:pPr>
        <w:jc w:val="both"/>
      </w:pPr>
    </w:p>
    <w:p w:rsidRDefault="005C2610" w:rsidP="00E85250" w:rsidR="005C2610" w:rsidRPr="00A06BE6">
      <w:pPr>
        <w:jc w:val="both"/>
      </w:pPr>
    </w:p>
    <w:p w:rsidRDefault="00E85250" w:rsidP="00E85250" w:rsidR="00E85250" w:rsidRPr="00FF41D0">
      <w:pPr>
        <w:jc w:val="center"/>
      </w:pPr>
      <w:r w:rsidRPr="00E72224">
        <w:t>da</w:t>
      </w:r>
      <w:r w:rsidRPr="00FF41D0">
        <w:t xml:space="preserve">na </w:t>
      </w:r>
      <w:r>
        <w:t>1</w:t>
      </w:r>
      <w:r w:rsidR="005C2610">
        <w:t>7</w:t>
      </w:r>
      <w:r>
        <w:t>. travnja 2018. u 13</w:t>
      </w:r>
      <w:r w:rsidRPr="00FF41D0">
        <w:t>:</w:t>
      </w:r>
      <w:r w:rsidR="005C2610">
        <w:t>30</w:t>
      </w:r>
      <w:r w:rsidRPr="00FF41D0">
        <w:t xml:space="preserve"> sati. </w:t>
      </w:r>
    </w:p>
    <w:p w:rsidRDefault="00E85250" w:rsidP="00E85250" w:rsidR="00E85250">
      <w:pPr>
        <w:jc w:val="both"/>
      </w:pPr>
    </w:p>
    <w:p w:rsidRDefault="00E85250" w:rsidP="00E85250" w:rsidR="00E85250" w:rsidRPr="00A06BE6">
      <w:pPr>
        <w:jc w:val="both"/>
      </w:pPr>
    </w:p>
    <w:p w:rsidRDefault="00E85250" w:rsidP="00E85250" w:rsidR="00E85250"/>
    <w:p w:rsidRDefault="00E85250" w:rsidP="00E85250" w:rsidR="00E85250"/>
    <w:p w:rsidRDefault="00E85250" w:rsidP="00E85250" w:rsidR="00E85250" w:rsidRPr="008110D5"/>
    <w:p w:rsidRDefault="00E85250" w:rsidP="00E85250" w:rsidR="00E85250" w:rsidRPr="008110D5">
      <w:pPr>
        <w:jc w:val="center"/>
      </w:pPr>
      <w:r w:rsidRPr="008110D5">
        <w:t xml:space="preserve">U Pazinu </w:t>
      </w:r>
      <w:r w:rsidR="005C2610">
        <w:t>21</w:t>
      </w:r>
      <w:r>
        <w:t>. ožujka 2018</w:t>
      </w:r>
      <w:r w:rsidRPr="008110D5">
        <w:t>.</w:t>
      </w:r>
    </w:p>
    <w:p w:rsidRDefault="00E85250" w:rsidP="00E85250" w:rsidR="00E85250">
      <w:pPr>
        <w:ind w:left="7080"/>
        <w:jc w:val="both"/>
      </w:pPr>
    </w:p>
    <w:p w:rsidRDefault="005C2610" w:rsidP="00E85250" w:rsidR="005C2610">
      <w:pPr>
        <w:ind w:left="7080"/>
        <w:jc w:val="both"/>
      </w:pPr>
    </w:p>
    <w:p w:rsidRDefault="00E85250" w:rsidP="00E85250" w:rsidR="00E85250">
      <w:pPr>
        <w:ind w:left="7080"/>
        <w:jc w:val="both"/>
      </w:pPr>
    </w:p>
    <w:p w:rsidRDefault="00E85250" w:rsidP="00E85250" w:rsidR="00E85250" w:rsidRPr="00A06BE6">
      <w:pPr>
        <w:ind w:left="6480"/>
        <w:jc w:val="both"/>
      </w:pPr>
      <w:r>
        <w:t xml:space="preserve">   Stečajna sutkinja</w:t>
      </w:r>
    </w:p>
    <w:p w:rsidRDefault="00E85250" w:rsidP="00E85250" w:rsidR="00E85250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E85250" w:rsidP="00E85250" w:rsidR="00E85250">
      <w:pPr>
        <w:jc w:val="both"/>
      </w:pPr>
      <w:r w:rsidRPr="00A06BE6">
        <w:tab/>
      </w:r>
    </w:p>
    <w:p w:rsidRDefault="00E85250" w:rsidP="00E85250" w:rsidR="00E85250">
      <w:pPr>
        <w:jc w:val="both"/>
      </w:pPr>
    </w:p>
    <w:p w:rsidRDefault="005C2610" w:rsidP="00E85250" w:rsidR="005C2610">
      <w:pPr>
        <w:jc w:val="both"/>
      </w:pPr>
    </w:p>
    <w:p w:rsidRDefault="00E85250" w:rsidP="00E85250" w:rsidR="00E85250">
      <w:pPr>
        <w:jc w:val="both"/>
      </w:pPr>
    </w:p>
    <w:p w:rsidRDefault="00E85250" w:rsidP="00E85250" w:rsidR="00E85250" w:rsidRPr="005A1E57">
      <w:pPr>
        <w:jc w:val="both"/>
      </w:pPr>
      <w:r w:rsidRPr="005A1E57">
        <w:t>DNA:</w:t>
      </w:r>
    </w:p>
    <w:p w:rsidRDefault="005C2610" w:rsidP="005C2610" w:rsidR="005C2610">
      <w:r>
        <w:t xml:space="preserve">- stečajni upravitelj Zdravko Kuzmić, Zagreb, </w:t>
      </w:r>
      <w:r w:rsidRPr="00A711C1">
        <w:t>Zelenjak 78</w:t>
      </w:r>
    </w:p>
    <w:p w:rsidRDefault="005C2610" w:rsidP="00E85250" w:rsidR="00E85250" w:rsidRPr="00442215">
      <w:pPr>
        <w:rPr>
          <w:b/>
        </w:rPr>
      </w:pPr>
      <w:r>
        <w:t>- Istarska kreditna banka Umag d.d., Umag, Ernesta Miloša 1</w:t>
      </w:r>
    </w:p>
    <w:p w:rsidRDefault="00E85250" w:rsidP="00E85250" w:rsidR="00E85250" w:rsidRPr="00D879EA">
      <w:pPr>
        <w:rPr>
          <w:b/>
        </w:rPr>
      </w:pPr>
      <w:r w:rsidRPr="00D879EA">
        <w:t>- e-Oglasna ploča 8 dana</w:t>
      </w:r>
    </w:p>
    <w:p w:rsidRDefault="00E85250" w:rsidP="00E85250" w:rsidR="00E85250"/>
    <w:p w:rsidRDefault="00E85250" w:rsidP="00E85250" w:rsidR="00E85250"/>
    <w:p w:rsidRDefault="00BF3CE9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250"/>
    <w:rsid w:val="00554328"/>
    <w:rsid w:val="005C2610"/>
    <w:rsid w:val="00985388"/>
    <w:rsid w:val="00BF3CE9"/>
    <w:rsid w:val="00E85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2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52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2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C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3C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C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C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C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2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852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2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C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3C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C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C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C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118</properties:Words>
  <properties:Characters>606</properties:Characters>
  <properties:Lines>42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2018-03-21T13:34:00Z</dcterms:created>
  <dc:creator>Jasmina Matika</dc:creator>
  <cp:lastModifiedBy>Jasmina Matika</cp:lastModifiedBy>
  <dcterms:modified xmlns:xsi="http://www.w3.org/2001/XMLSchema-instance" xsi:type="dcterms:W3CDTF">2018-03-22T05:57:00Z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(St-193-15 - POZIV ZA ROČIŠTE ZA RASPRAVU O TROŠKOVIMA UNOVČENJA.docx)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