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da38" w14:paraId="3d1da38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C932D3">
        <w:rPr>
          <w:sz w:val="24"/>
          <w:szCs w:val="24"/>
        </w:rPr>
        <w:t>90</w:t>
      </w:r>
      <w:r w:rsidR="00CE17F4">
        <w:rPr>
          <w:sz w:val="24"/>
          <w:szCs w:val="24"/>
        </w:rPr>
        <w:t>27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CE17F4" w:rsidRPr="00CE17F4">
        <w:rPr>
          <w:sz w:val="24"/>
          <w:szCs w:val="24"/>
        </w:rPr>
        <w:t>LONGISSIMUS TEMPUS društvo s ograničenom odgovornošću za trgovinu, ugostiteljstvo i turistička agencija, OIB: 88857824759, MBS: 080772939, iz Zagreba, Stupnička 12</w:t>
      </w:r>
      <w:r w:rsidR="00006D75">
        <w:rPr>
          <w:sz w:val="24"/>
          <w:szCs w:val="24"/>
        </w:rPr>
        <w:t xml:space="preserve">, </w:t>
      </w:r>
      <w:r w:rsidR="006D0839">
        <w:rPr>
          <w:sz w:val="24"/>
          <w:szCs w:val="24"/>
        </w:rPr>
        <w:t>1</w:t>
      </w:r>
      <w:r w:rsidR="0007310C">
        <w:rPr>
          <w:sz w:val="24"/>
          <w:szCs w:val="24"/>
        </w:rPr>
        <w:t xml:space="preserve">. lipnja </w:t>
      </w:r>
      <w:r w:rsidR="005D4710">
        <w:rPr>
          <w:sz w:val="24"/>
          <w:szCs w:val="24"/>
        </w:rPr>
        <w:t>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CE17F4" w:rsidRPr="00CE17F4">
        <w:rPr>
          <w:sz w:val="24"/>
          <w:szCs w:val="24"/>
        </w:rPr>
        <w:t>LONGISSIMUS TEMPUS društvo s ograničenom odgovornošću za trgovinu, ugostiteljstvo i turistička agencija, OIB: 88857824759, MBS: 080772939, iz Zagreba, Stupnička 12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6D0839">
        <w:rPr>
          <w:b/>
          <w:sz w:val="24"/>
          <w:szCs w:val="24"/>
        </w:rPr>
        <w:t>1</w:t>
      </w:r>
      <w:r w:rsidR="0007310C" w:rsidRPr="0007310C">
        <w:rPr>
          <w:b/>
          <w:sz w:val="24"/>
          <w:szCs w:val="24"/>
        </w:rPr>
        <w:t>. lipnja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</w:t>
      </w:r>
      <w:r w:rsidR="00C932D3">
        <w:rPr>
          <w:b/>
          <w:sz w:val="24"/>
          <w:szCs w:val="24"/>
        </w:rPr>
        <w:t>5</w:t>
      </w:r>
      <w:r w:rsidR="005D4710">
        <w:rPr>
          <w:b/>
          <w:sz w:val="24"/>
          <w:szCs w:val="24"/>
        </w:rPr>
        <w:t>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07310C">
        <w:rPr>
          <w:sz w:val="24"/>
          <w:szCs w:val="24"/>
        </w:rPr>
        <w:t>BERISLAV MAKSIMOVIĆ, Varaždin, Hrašćica, Braće Radić 1, OIB:57300759557.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07310C" w:rsidP="00264697" w:rsidR="0007310C">
      <w:pPr>
        <w:pStyle w:val="Naslov2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EE54BA">
        <w:rPr>
          <w:sz w:val="24"/>
          <w:szCs w:val="24"/>
        </w:rPr>
        <w:t>30</w:t>
      </w:r>
      <w:r w:rsidRPr="00902179">
        <w:rPr>
          <w:sz w:val="24"/>
          <w:szCs w:val="24"/>
        </w:rPr>
        <w:t xml:space="preserve">. </w:t>
      </w:r>
      <w:r w:rsidR="00EE54BA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</w:t>
      </w:r>
      <w:r w:rsidR="00EE54BA">
        <w:rPr>
          <w:sz w:val="24"/>
          <w:szCs w:val="24"/>
        </w:rPr>
        <w:t>5</w:t>
      </w:r>
      <w:r w:rsidRPr="00902179">
        <w:rPr>
          <w:sz w:val="24"/>
          <w:szCs w:val="24"/>
        </w:rPr>
        <w:t>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6D0839">
        <w:rPr>
          <w:sz w:val="24"/>
          <w:szCs w:val="24"/>
        </w:rPr>
        <w:t>1</w:t>
      </w:r>
      <w:r w:rsidR="0007310C">
        <w:rPr>
          <w:sz w:val="24"/>
          <w:szCs w:val="24"/>
        </w:rPr>
        <w:t xml:space="preserve">. lipnja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AF5F7A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935ABA" w:rsidR="00935ABA">
      <w:pPr>
        <w:rPr>
          <w:sz w:val="22"/>
          <w:szCs w:val="22"/>
        </w:rPr>
      </w:pPr>
    </w:p>
    <w:p w:rsidRDefault="00AF5F7A" w:rsidR="00AF5F7A">
      <w:pPr>
        <w:rPr>
          <w:sz w:val="22"/>
          <w:szCs w:val="22"/>
        </w:rPr>
      </w:pPr>
    </w:p>
    <w:p w:rsidRDefault="00AF5F7A" w:rsidP="007A1486" w:rsidR="00AF5F7A" w:rsidRPr="00AF5F7A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AF5F7A">
        <w:rPr>
          <w:sz w:val="24"/>
          <w:szCs w:val="24"/>
        </w:rPr>
        <w:t>Za točnost otpravka - ovlašteni službenik</w:t>
      </w:r>
    </w:p>
    <w:p w:rsidRDefault="00AF5F7A" w:rsidP="007A1486" w:rsidR="00AF5F7A" w:rsidRPr="00AF5F7A">
      <w:pPr>
        <w:ind w:left="720"/>
        <w:rPr>
          <w:sz w:val="24"/>
          <w:szCs w:val="24"/>
        </w:rPr>
      </w:pPr>
      <w:r w:rsidRPr="00AF5F7A">
        <w:rPr>
          <w:sz w:val="24"/>
          <w:szCs w:val="24"/>
        </w:rPr>
        <w:tab/>
      </w:r>
      <w:r w:rsidRPr="00AF5F7A">
        <w:rPr>
          <w:sz w:val="24"/>
          <w:szCs w:val="24"/>
        </w:rPr>
        <w:tab/>
      </w:r>
      <w:r w:rsidRPr="00AF5F7A">
        <w:rPr>
          <w:sz w:val="24"/>
          <w:szCs w:val="24"/>
        </w:rPr>
        <w:tab/>
      </w:r>
      <w:r w:rsidRPr="00AF5F7A">
        <w:rPr>
          <w:sz w:val="24"/>
          <w:szCs w:val="24"/>
        </w:rPr>
        <w:tab/>
      </w:r>
      <w:r w:rsidRPr="00AF5F7A">
        <w:rPr>
          <w:sz w:val="24"/>
          <w:szCs w:val="24"/>
        </w:rPr>
        <w:tab/>
      </w:r>
      <w:r w:rsidRPr="00AF5F7A">
        <w:rPr>
          <w:sz w:val="24"/>
          <w:szCs w:val="24"/>
        </w:rPr>
        <w:tab/>
        <w:t xml:space="preserve">        Ivana Stampf</w:t>
      </w:r>
    </w:p>
    <w:p w:rsidRDefault="00AF5F7A" w:rsidP="007A1486" w:rsidR="00AF5F7A" w:rsidRPr="00AF5F7A">
      <w:pPr>
        <w:ind w:left="720"/>
        <w:rPr>
          <w:sz w:val="24"/>
          <w:szCs w:val="24"/>
        </w:rPr>
      </w:pPr>
    </w:p>
    <w:p w:rsidRDefault="00AF5F7A" w:rsidR="00AF5F7A">
      <w:pPr>
        <w:rPr>
          <w:sz w:val="24"/>
          <w:szCs w:val="24"/>
        </w:rPr>
      </w:pPr>
    </w:p>
    <w:p w:rsidRDefault="00AF5F7A" w:rsidR="00AF5F7A" w:rsidRPr="00E32513">
      <w:pPr>
        <w:rPr>
          <w:sz w:val="24"/>
          <w:szCs w:val="24"/>
        </w:rPr>
      </w:pPr>
    </w:p>
    <w:sectPr w:rsidSect="0099237A" w:rsidR="00AF5F7A" w:rsidRPr="00E32513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5F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C932D3">
      <w:rPr>
        <w:sz w:val="24"/>
        <w:szCs w:val="24"/>
      </w:rPr>
      <w:t>90</w:t>
    </w:r>
    <w:r w:rsidR="00CE17F4">
      <w:rPr>
        <w:sz w:val="24"/>
        <w:szCs w:val="24"/>
      </w:rPr>
      <w:t>27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1194"/>
    <w:rsid w:val="000170BC"/>
    <w:rsid w:val="00023C04"/>
    <w:rsid w:val="00036E2B"/>
    <w:rsid w:val="00040FDB"/>
    <w:rsid w:val="00041E6F"/>
    <w:rsid w:val="00044617"/>
    <w:rsid w:val="00053B17"/>
    <w:rsid w:val="00065727"/>
    <w:rsid w:val="0007310C"/>
    <w:rsid w:val="0007360F"/>
    <w:rsid w:val="00081CB2"/>
    <w:rsid w:val="00083190"/>
    <w:rsid w:val="000850CF"/>
    <w:rsid w:val="0009063F"/>
    <w:rsid w:val="00091A37"/>
    <w:rsid w:val="00094D25"/>
    <w:rsid w:val="000B34D8"/>
    <w:rsid w:val="000D4C0E"/>
    <w:rsid w:val="00132A1A"/>
    <w:rsid w:val="0013798A"/>
    <w:rsid w:val="00142251"/>
    <w:rsid w:val="0015574D"/>
    <w:rsid w:val="001577E6"/>
    <w:rsid w:val="00166158"/>
    <w:rsid w:val="001A5EF6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77F5B"/>
    <w:rsid w:val="003820E9"/>
    <w:rsid w:val="0038278F"/>
    <w:rsid w:val="00390658"/>
    <w:rsid w:val="00391790"/>
    <w:rsid w:val="003A5BB8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462F8"/>
    <w:rsid w:val="004620DE"/>
    <w:rsid w:val="00465704"/>
    <w:rsid w:val="00472603"/>
    <w:rsid w:val="0047351D"/>
    <w:rsid w:val="0048690C"/>
    <w:rsid w:val="004B6BFE"/>
    <w:rsid w:val="004D3567"/>
    <w:rsid w:val="004E4496"/>
    <w:rsid w:val="00524642"/>
    <w:rsid w:val="005257CB"/>
    <w:rsid w:val="00532430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C2858"/>
    <w:rsid w:val="005D2F0C"/>
    <w:rsid w:val="005D4710"/>
    <w:rsid w:val="005E4478"/>
    <w:rsid w:val="005F65DE"/>
    <w:rsid w:val="005F7FAC"/>
    <w:rsid w:val="006126BF"/>
    <w:rsid w:val="00614E0F"/>
    <w:rsid w:val="00647E2E"/>
    <w:rsid w:val="00655F6E"/>
    <w:rsid w:val="00660C8F"/>
    <w:rsid w:val="006614F7"/>
    <w:rsid w:val="006660E4"/>
    <w:rsid w:val="006678E4"/>
    <w:rsid w:val="00680916"/>
    <w:rsid w:val="00680CDF"/>
    <w:rsid w:val="00684172"/>
    <w:rsid w:val="006C278A"/>
    <w:rsid w:val="006C4775"/>
    <w:rsid w:val="006D0839"/>
    <w:rsid w:val="006E2E25"/>
    <w:rsid w:val="006F16A8"/>
    <w:rsid w:val="006F5042"/>
    <w:rsid w:val="00705E6B"/>
    <w:rsid w:val="00710F3F"/>
    <w:rsid w:val="0071212E"/>
    <w:rsid w:val="0074001E"/>
    <w:rsid w:val="00750214"/>
    <w:rsid w:val="00765B55"/>
    <w:rsid w:val="00765D8C"/>
    <w:rsid w:val="00771951"/>
    <w:rsid w:val="007839FC"/>
    <w:rsid w:val="007A326D"/>
    <w:rsid w:val="007B4DA2"/>
    <w:rsid w:val="007D1D18"/>
    <w:rsid w:val="007D5F43"/>
    <w:rsid w:val="007D637D"/>
    <w:rsid w:val="007E76F9"/>
    <w:rsid w:val="007F0DDF"/>
    <w:rsid w:val="007F3588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A286D"/>
    <w:rsid w:val="008D10D3"/>
    <w:rsid w:val="00902179"/>
    <w:rsid w:val="00910BFF"/>
    <w:rsid w:val="00935ABA"/>
    <w:rsid w:val="00945174"/>
    <w:rsid w:val="0096394D"/>
    <w:rsid w:val="00971CDA"/>
    <w:rsid w:val="00975E94"/>
    <w:rsid w:val="0098151C"/>
    <w:rsid w:val="0098355E"/>
    <w:rsid w:val="0099237A"/>
    <w:rsid w:val="009A16CD"/>
    <w:rsid w:val="009F4F61"/>
    <w:rsid w:val="009F69F0"/>
    <w:rsid w:val="00A15FB7"/>
    <w:rsid w:val="00A25F5B"/>
    <w:rsid w:val="00A423AA"/>
    <w:rsid w:val="00A54F33"/>
    <w:rsid w:val="00A873CD"/>
    <w:rsid w:val="00A96362"/>
    <w:rsid w:val="00AB5DBD"/>
    <w:rsid w:val="00AC4070"/>
    <w:rsid w:val="00AD4852"/>
    <w:rsid w:val="00AF5F7A"/>
    <w:rsid w:val="00B02146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0ADB"/>
    <w:rsid w:val="00C531F4"/>
    <w:rsid w:val="00C62EFA"/>
    <w:rsid w:val="00C716B3"/>
    <w:rsid w:val="00C8034A"/>
    <w:rsid w:val="00C932D3"/>
    <w:rsid w:val="00CA2CBE"/>
    <w:rsid w:val="00CB2E87"/>
    <w:rsid w:val="00CB319B"/>
    <w:rsid w:val="00CC09AC"/>
    <w:rsid w:val="00CC559D"/>
    <w:rsid w:val="00CD6EBF"/>
    <w:rsid w:val="00CE17F4"/>
    <w:rsid w:val="00D2558C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3A66"/>
    <w:rsid w:val="00E0411E"/>
    <w:rsid w:val="00E058B4"/>
    <w:rsid w:val="00E0786A"/>
    <w:rsid w:val="00E25B7E"/>
    <w:rsid w:val="00E32513"/>
    <w:rsid w:val="00E37212"/>
    <w:rsid w:val="00E41051"/>
    <w:rsid w:val="00E436A9"/>
    <w:rsid w:val="00E46EF9"/>
    <w:rsid w:val="00E52F0F"/>
    <w:rsid w:val="00E85041"/>
    <w:rsid w:val="00E86398"/>
    <w:rsid w:val="00E90331"/>
    <w:rsid w:val="00EA5091"/>
    <w:rsid w:val="00EB0970"/>
    <w:rsid w:val="00EB62E4"/>
    <w:rsid w:val="00EC01EF"/>
    <w:rsid w:val="00ED6BD0"/>
    <w:rsid w:val="00EE54BA"/>
    <w:rsid w:val="00F1276B"/>
    <w:rsid w:val="00F20CEA"/>
    <w:rsid w:val="00F268C7"/>
    <w:rsid w:val="00F33E6F"/>
    <w:rsid w:val="00F3659C"/>
    <w:rsid w:val="00F80C57"/>
    <w:rsid w:val="00F862C2"/>
    <w:rsid w:val="00F93CC0"/>
    <w:rsid w:val="00FC2004"/>
    <w:rsid w:val="00FD3FC7"/>
    <w:rsid w:val="00FE0758"/>
    <w:rsid w:val="00FF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5F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F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F7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F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F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F5F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F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F7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F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F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9027</izvorni_sadrzaj>
    <derivirana_varijabla naziv="DomainObject.Predmet.Broj_1">9027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St-9027/2015</izvorni_sadrzaj>
    <derivirana_varijabla naziv="DomainObject.Predmet.OznakaBroj_1">St-9027/2015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LONGISSIMUS TEMPUS d.o.o.</izvorni_sadrzaj>
    <derivirana_varijabla naziv="DomainObject.Predmet.ProtustrankaFormated_1">  LONGISSIMUS TEMPUS d.o.o.</derivirana_varijabla>
  </DomainObject.Predmet.ProtustrankaFormated>
  <DomainObject.Predmet.ProtustrankaFormatedOIB>
    <izvorni_sadrzaj>  LONGISSIMUS TEMPUS d.o.o., OIB 88857824759</izvorni_sadrzaj>
    <derivirana_varijabla naziv="DomainObject.Predmet.ProtustrankaFormatedOIB_1">  LONGISSIMUS TEMPUS d.o.o., OIB 88857824759</derivirana_varijabla>
  </DomainObject.Predmet.ProtustrankaFormatedOIB>
  <DomainObject.Predmet.ProtustrankaFormatedWithAdress>
    <izvorni_sadrzaj> LONGISSIMUS TEMPUS d.o.o., Stupnička 12, 10000 Zagreb</izvorni_sadrzaj>
    <derivirana_varijabla naziv="DomainObject.Predmet.ProtustrankaFormatedWithAdress_1"> LONGISSIMUS TEMPUS d.o.o., Stupnička 12, 10000 Zagreb</derivirana_varijabla>
  </DomainObject.Predmet.ProtustrankaFormatedWithAdress>
  <DomainObject.Predmet.ProtustrankaFormatedWithAdressOIB>
    <izvorni_sadrzaj> LONGISSIMUS TEMPUS d.o.o., OIB 88857824759, Stupnička 12, 10000 Zagreb</izvorni_sadrzaj>
    <derivirana_varijabla naziv="DomainObject.Predmet.ProtustrankaFormatedWithAdressOIB_1"> LONGISSIMUS TEMPUS d.o.o., OIB 88857824759, Stupnička 12, 10000 Zagreb</derivirana_varijabla>
  </DomainObject.Predmet.ProtustrankaFormatedWithAdressOIB>
  <DomainObject.Predmet.ProtustrankaWithAdress>
    <izvorni_sadrzaj>LONGISSIMUS TEMPUS d.o.o. Stupnička 12, 10000 Zagreb</izvorni_sadrzaj>
    <derivirana_varijabla naziv="DomainObject.Predmet.ProtustrankaWithAdress_1">LONGISSIMUS TEMPUS d.o.o. Stupnička 12, 10000 Zagreb</derivirana_varijabla>
  </DomainObject.Predmet.ProtustrankaWithAdress>
  <DomainObject.Predmet.ProtustrankaWithAdressOIB>
    <izvorni_sadrzaj>LONGISSIMUS TEMPUS d.o.o., OIB 88857824759, Stupnička 12, 10000 Zagreb</izvorni_sadrzaj>
    <derivirana_varijabla naziv="DomainObject.Predmet.ProtustrankaWithAdressOIB_1">LONGISSIMUS TEMPUS d.o.o., OIB 88857824759, Stupnička 12, 10000 Zagreb</derivirana_varijabla>
  </DomainObject.Predmet.ProtustrankaWithAdressOIB>
  <DomainObject.Predmet.ProtustrankaNazivFormated>
    <izvorni_sadrzaj>LONGISSIMUS TEMPUS d.o.o.</izvorni_sadrzaj>
    <derivirana_varijabla naziv="DomainObject.Predmet.ProtustrankaNazivFormated_1">LONGISSIMUS TEMPUS d.o.o.</derivirana_varijabla>
  </DomainObject.Predmet.ProtustrankaNazivFormated>
  <DomainObject.Predmet.ProtustrankaNazivFormatedOIB>
    <izvorni_sadrzaj>LONGISSIMUS TEMPUS d.o.o., OIB 88857824759</izvorni_sadrzaj>
    <derivirana_varijabla naziv="DomainObject.Predmet.ProtustrankaNazivFormatedOIB_1">LONGISSIMUS TEMPUS d.o.o., OIB 88857824759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LONGISSIMUS TEMPUS d.o.o.</item>
    </izvorni_sadrzaj>
    <derivirana_varijabla naziv="DomainObject.Predmet.ProtuStrankaListFormated_1">
      <item>LONGISSIMUS TEMPUS d.o.o.</item>
    </derivirana_varijabla>
  </DomainObject.Predmet.ProtuStrankaListFormated>
  <DomainObject.Predmet.ProtuStrankaListFormatedOIB>
    <izvorni_sadrzaj>
      <item>LONGISSIMUS TEMPUS d.o.o., OIB 88857824759</item>
    </izvorni_sadrzaj>
    <derivirana_varijabla naziv="DomainObject.Predmet.ProtuStrankaListFormatedOIB_1">
      <item>LONGISSIMUS TEMPUS d.o.o., OIB 88857824759</item>
    </derivirana_varijabla>
  </DomainObject.Predmet.ProtuStrankaListFormatedOIB>
  <DomainObject.Predmet.ProtuStrankaListFormatedWithAdress>
    <izvorni_sadrzaj>
      <item>LONGISSIMUS TEMPUS d.o.o., Stupnička 12, 10000 Zagreb</item>
    </izvorni_sadrzaj>
    <derivirana_varijabla naziv="DomainObject.Predmet.ProtuStrankaListFormatedWithAdress_1">
      <item>LONGISSIMUS TEMPUS d.o.o., Stupnička 12, 10000 Zagreb</item>
    </derivirana_varijabla>
  </DomainObject.Predmet.ProtuStrankaListFormatedWithAdress>
  <DomainObject.Predmet.ProtuStrankaListFormatedWithAdressOIB>
    <izvorni_sadrzaj>
      <item>LONGISSIMUS TEMPUS d.o.o., OIB 88857824759, Stupnička 12, 10000 Zagreb</item>
    </izvorni_sadrzaj>
    <derivirana_varijabla naziv="DomainObject.Predmet.ProtuStrankaListFormatedWithAdressOIB_1">
      <item>LONGISSIMUS TEMPUS d.o.o., OIB 88857824759, Stupnička 12, 10000 Zagreb</item>
    </derivirana_varijabla>
  </DomainObject.Predmet.ProtuStrankaListFormatedWithAdressOIB>
  <DomainObject.Predmet.ProtuStrankaListNazivFormated>
    <izvorni_sadrzaj>
      <item>LONGISSIMUS TEMPUS d.o.o.</item>
    </izvorni_sadrzaj>
    <derivirana_varijabla naziv="DomainObject.Predmet.ProtuStrankaListNazivFormated_1">
      <item>LONGISSIMUS TEMPUS d.o.o.</item>
    </derivirana_varijabla>
  </DomainObject.Predmet.ProtuStrankaListNazivFormated>
  <DomainObject.Predmet.ProtuStrankaListNazivFormatedOIB>
    <izvorni_sadrzaj>
      <item>LONGISSIMUS TEMPUS d.o.o., OIB 88857824759</item>
    </izvorni_sadrzaj>
    <derivirana_varijabla naziv="DomainObject.Predmet.ProtuStrankaListNazivFormatedOIB_1">
      <item>LONGISSIMUS TEMPUS d.o.o., OIB 88857824759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LONGISSIMUS TEMPUS d.o.o.</izvorni_sadrzaj>
    <derivirana_varijabla naziv="DomainObject.Predmet.ProtustrankaIDrugi_1">LONGISSIMUS TEMPUS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LONGISSIMUS TEMPUS d.o.o., OIB 88857824759, Stupnička 12, 10000 Zagreb</izvorni_sadrzaj>
    <derivirana_varijabla naziv="DomainObject.Predmet.ProtustrankaIDrugiAdressOIB_1">LONGISSIMUS TEMPUS d.o.o., OIB 88857824759, Stupnička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LONGISSIMUS TEMPUS d.o.o.</item>
    </izvorni_sadrzaj>
    <derivirana_varijabla naziv="DomainObject.Predmet.SudioniciListNaziv_1">
      <item>FINA Regionalni centar Zagreb</item>
      <item>LONGISSIMUS TEMPUS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LONGISSIMUS TEMPUS d.o.o., OIB 88857824759, Stupnička 12,10000 Zagreb</item>
    </izvorni_sadrzaj>
    <derivirana_varijabla naziv="DomainObject.Predmet.SudioniciListAdressOIB_1">
      <item>FINA Regionalni centar Zagreb, OIB 85821130368, Trg svibanjskih žrtava 1995. br.,10000 Zagreb</item>
      <item>LONGISSIMUS TEMPUS d.o.o., OIB 88857824759, Stupnička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88857824759</item>
    </izvorni_sadrzaj>
    <derivirana_varijabla naziv="DomainObject.Predmet.SudioniciListNazivOIB_1">
      <item>, OIB 85821130368</item>
      <item>, OIB 88857824759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413</properties:Words>
  <properties:Characters>2157</properties:Characters>
  <properties:Lines>64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2016-04-20T08:50:00Z</dcterms:created>
  <dc:creator>nmarkovic</dc:creator>
  <cp:lastModifiedBy>Ivana Stampf</cp:lastModifiedBy>
  <cp:lastPrinted>2013-05-27T09:10:00Z</cp:lastPrinted>
  <dcterms:modified xmlns:xsi="http://www.w3.org/2001/XMLSchema-instance" xsi:type="dcterms:W3CDTF">2016-06-01T11:30:00Z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