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43D38" w:rsidP="00D43D38" w:rsidRDefault="00D43D38" w14:paraId="c6f6e99" w14:textId="c6f6e99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D43D38" w:rsidP="00D43D38" w:rsidRDefault="00D43D38">
      <w:pPr>
        <w:jc w:val="both"/>
      </w:pPr>
      <w:r>
        <w:t xml:space="preserve">     REPUBLIKA HRVATSKA</w:t>
      </w:r>
    </w:p>
    <w:p w:rsidR="00D43D38" w:rsidP="00D43D38" w:rsidRDefault="00D43D38">
      <w:pPr>
        <w:jc w:val="both"/>
      </w:pPr>
      <w:r>
        <w:t>TRGOVAČKI SUD U ZAGREBU</w:t>
      </w:r>
    </w:p>
    <w:p w:rsidR="00D43D38" w:rsidP="00D43D38" w:rsidRDefault="00D43D38">
      <w:pPr>
        <w:jc w:val="both"/>
      </w:pPr>
      <w:r>
        <w:t xml:space="preserve">        Zagreb, Amruševa 2/II.</w:t>
      </w:r>
    </w:p>
    <w:p w:rsidR="00D43D38" w:rsidP="00D43D38" w:rsidRDefault="00D43D38">
      <w:pPr>
        <w:ind w:firstLine="708"/>
        <w:jc w:val="right"/>
      </w:pPr>
      <w:r>
        <w:t>Poslovni broj: 21. St-2825</w:t>
      </w:r>
      <w:r w:rsidR="000D5413">
        <w:t>/18-20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center"/>
      </w:pPr>
      <w:r>
        <w:t>R E P U B L I K A   H R V A T S K A</w:t>
      </w:r>
    </w:p>
    <w:p w:rsidR="00D43D38" w:rsidP="00D43D38" w:rsidRDefault="00D43D38">
      <w:pPr>
        <w:ind w:firstLine="708"/>
        <w:jc w:val="center"/>
      </w:pPr>
    </w:p>
    <w:p w:rsidR="00D43D38" w:rsidP="00D43D38" w:rsidRDefault="00D43D38">
      <w:pPr>
        <w:ind w:firstLine="708"/>
        <w:jc w:val="center"/>
      </w:pPr>
      <w:r>
        <w:t>R J E Š E NJ E</w:t>
      </w:r>
    </w:p>
    <w:p w:rsidR="00D43D38" w:rsidP="00D43D38" w:rsidRDefault="00D43D38">
      <w:pPr>
        <w:ind w:firstLine="708"/>
        <w:jc w:val="both"/>
      </w:pPr>
    </w:p>
    <w:p w:rsidR="00D43D38" w:rsidP="00D43D38" w:rsidRDefault="00E50F5D">
      <w:pPr>
        <w:ind w:firstLine="708"/>
        <w:jc w:val="both"/>
      </w:pPr>
      <w:r w:rsidRPr="00E50F5D">
        <w:t>Trgovački sud u Zagrebu, po sutkinji Ivani Manestar, u stečajnom postupku temeljem prijedloga predlagateljice FINANCIJSKE AGENCIJE, RC Zagreb, Zagreb, Trg svibanjskih žrtava 1995. 1, OIB: 85821130368, za otvaranje stečajnog postupka nad dužnikom 4 DIVE j.d.o.o., Sesvete, Ulica Huberta Pettana 19, OIB: 18679003192</w:t>
      </w:r>
      <w:r w:rsidR="00D43D38">
        <w:t xml:space="preserve">, dana </w:t>
      </w:r>
      <w:r w:rsidR="00C41ACE">
        <w:t>30</w:t>
      </w:r>
      <w:r w:rsidR="00D43D38">
        <w:t>. kolovoza 2019.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center"/>
      </w:pPr>
      <w:r>
        <w:t>r i j e š i o     j e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  <w:r>
        <w:t xml:space="preserve">I. Otvara se stečajni postupak nad dužnikom </w:t>
      </w:r>
      <w:r w:rsidRPr="00E50F5D" w:rsidR="00E50F5D">
        <w:t>4 DIVE j.d.o.o., Sesvete, Ulica Huberta Pettana 19, OIB: 18679003192</w:t>
      </w:r>
      <w:r>
        <w:t xml:space="preserve">. Rješenje o otvaranju stečajnog postupka nad dužnikom istaknuto je na mrežnoj stranici e-oglasne ploče Trgovačkog suda u Zagrebu </w:t>
      </w:r>
      <w:r w:rsidR="00C41ACE">
        <w:t>30</w:t>
      </w:r>
      <w:r>
        <w:t>. kolovoza</w:t>
      </w:r>
      <w:r w:rsidR="00C41ACE">
        <w:rPr>
          <w:lang w:val="pt-BR"/>
        </w:rPr>
        <w:t xml:space="preserve"> 2019</w:t>
      </w:r>
      <w:r>
        <w:t xml:space="preserve">. u </w:t>
      </w:r>
      <w:r w:rsidR="00C41ACE">
        <w:t>15,00</w:t>
      </w:r>
      <w:r>
        <w:t xml:space="preserve"> sati.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  <w:r>
        <w:t xml:space="preserve">II. Za stečajnog upravitelja imenuje se </w:t>
      </w:r>
      <w:r w:rsidR="008613C6">
        <w:t>Zdravo Frleta, Zagreb (Novi Z</w:t>
      </w:r>
      <w:r w:rsidR="00D46CF6">
        <w:t xml:space="preserve">agreb – zapad), Brune Bušića 40, OIB: </w:t>
      </w:r>
      <w:r w:rsidR="00ED0CD7">
        <w:t>16983053469</w:t>
      </w:r>
      <w:r>
        <w:t>.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  <w:r>
        <w:t xml:space="preserve">III. Zaključuje se stečajni postupak nad dužnikom </w:t>
      </w:r>
      <w:r w:rsidRPr="00E50F5D" w:rsidR="00E50F5D">
        <w:t>4 DIVE j.d.o.o., Sesvete, Ulica Huberta Pettana 19, OIB: 18679003192</w:t>
      </w:r>
      <w:r>
        <w:t>.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  <w:r>
        <w:t>IV. Nastali troškovi stečajnog postupka koji se ne mogu namiriti iz imovine dužnika, namiriti će se iz Fonda za namirenje troškova stečajnog postupka.</w:t>
      </w:r>
    </w:p>
    <w:p w:rsidR="00D43D38" w:rsidP="00D43D38" w:rsidRDefault="00D43D38"/>
    <w:p w:rsidR="00D43D38" w:rsidP="00D43D38" w:rsidRDefault="00D43D38"/>
    <w:p w:rsidR="00D43D38" w:rsidP="00D43D38" w:rsidRDefault="00D43D38">
      <w:pPr>
        <w:jc w:val="center"/>
      </w:pPr>
      <w:r>
        <w:t>Obrazloženje</w:t>
      </w:r>
    </w:p>
    <w:p w:rsidR="00D43D38" w:rsidP="00D43D38" w:rsidRDefault="00D43D38">
      <w:pPr>
        <w:jc w:val="center"/>
      </w:pPr>
    </w:p>
    <w:p w:rsidR="00D43D38" w:rsidP="00D43D38" w:rsidRDefault="00D43D38">
      <w:pPr>
        <w:jc w:val="both"/>
      </w:pPr>
      <w:r>
        <w:tab/>
        <w:t xml:space="preserve">Financijska agencija, Regionalni centar Zagreb, podnijela je ovom sudu prijedlog za otvaranje stečajnog postupka nad dužnikom </w:t>
      </w:r>
      <w:r w:rsidRPr="00E50F5D" w:rsidR="00E50F5D">
        <w:t>4 DIVE j.d.o.o., Sesvete, Ulica Huberta Pettana 19, OIB: 18679003192</w:t>
      </w:r>
      <w:r>
        <w:t>, temeljem odredbe čl. 110. st. 1. Stečajnog zakona (Narodne novine, broj: 71/2015., 104/2017., dalje u tekstu: SZ).</w:t>
      </w:r>
    </w:p>
    <w:p w:rsidR="00D43D38" w:rsidP="00D43D38" w:rsidRDefault="00D43D38">
      <w:pPr>
        <w:jc w:val="both"/>
      </w:pPr>
    </w:p>
    <w:p w:rsidR="00D43D38" w:rsidP="00D43D38" w:rsidRDefault="00D43D38">
      <w:pPr>
        <w:ind w:firstLine="708"/>
        <w:jc w:val="both"/>
      </w:pPr>
      <w:r>
        <w:t xml:space="preserve">U prijedlogu za otvaranje stečajnog postupka navedeno je da </w:t>
      </w:r>
      <w:r w:rsidR="007B7CB1">
        <w:t xml:space="preserve">dužnik </w:t>
      </w:r>
      <w:r w:rsidRPr="007B7CB1" w:rsidR="007B7CB1">
        <w:t>na dan 6. studeni 2018. u Očevidniku redoslijeda osnova za plaćanje ima evidentirane neizvršene osnove za plaćanje u neprekinutom razdoblju od 120 dana, u ukupnom iznosu od 26.178,14 kn, kao i da ima jednog zaposlenog</w:t>
      </w:r>
      <w:r>
        <w:t xml:space="preserve">. 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D43D38" w:rsidP="00D43D38" w:rsidRDefault="00D43D38">
      <w:pPr>
        <w:jc w:val="both"/>
      </w:pPr>
    </w:p>
    <w:p w:rsidR="00D43D38" w:rsidP="00D43D38" w:rsidRDefault="00D43D38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D43D38" w:rsidP="00D43D38" w:rsidRDefault="00D43D38">
      <w:pPr>
        <w:jc w:val="both"/>
      </w:pPr>
    </w:p>
    <w:p w:rsidR="00D43D38" w:rsidP="00D43D38" w:rsidRDefault="00D43D38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za otvaranje stečajnog postupka, na koje ročište nije pristupio zastupnik po zakonu dužnika, a niti je isti osporio da u konkretnom slučaju postoji nesposobnost dužnika za plaćanje kao jedan od stečajnih razloga.</w:t>
      </w:r>
    </w:p>
    <w:p w:rsidR="00D43D38" w:rsidP="00D43D38" w:rsidRDefault="00D43D38">
      <w:pPr>
        <w:ind w:firstLine="708"/>
        <w:jc w:val="both"/>
      </w:pPr>
    </w:p>
    <w:p w:rsidR="00D43D38" w:rsidP="00D43D38" w:rsidRDefault="00D43D38">
      <w:pPr>
        <w:ind w:firstLine="708"/>
        <w:jc w:val="both"/>
      </w:pPr>
      <w:r>
        <w:t xml:space="preserve">Kako u stečajnom postupku sud po službenoj dužnosti utvrđuje sve važne činjenice, radi čega može izvoditi sve dokaze, zatražena je dostava potrebnih podataka od FINA-e i Centra za vozila Hrvatske te je izvršen uvid u Očevidnik redoslijeda osnova za plaćanje i Zajednički informacijski sustav zemljišnih knjiga i katastra.  </w:t>
      </w:r>
    </w:p>
    <w:p w:rsidR="00D43D38" w:rsidP="00D43D38" w:rsidRDefault="00D43D38">
      <w:pPr>
        <w:jc w:val="both"/>
      </w:pPr>
      <w:r>
        <w:tab/>
      </w:r>
    </w:p>
    <w:p w:rsidR="00B12CCF" w:rsidP="00B12CCF" w:rsidRDefault="00B12CCF">
      <w:pPr>
        <w:ind w:firstLine="708"/>
        <w:jc w:val="both"/>
      </w:pPr>
      <w:r>
        <w:t>Iz Očevidnika redoslijeda osnova za plaćanje proizlazi da na dan 19. srpnja 2019. dužnik u Očevidniku ima neizvršene osnove za plaćanje u razdoblju dužem od 120 dana u iznosu od 46.979,11 kn.</w:t>
      </w:r>
    </w:p>
    <w:p w:rsidR="00B12CCF" w:rsidP="00B12CCF" w:rsidRDefault="00B12CCF">
      <w:pPr>
        <w:ind w:firstLine="708"/>
        <w:jc w:val="both"/>
      </w:pPr>
    </w:p>
    <w:p w:rsidR="00B12CCF" w:rsidP="00B12CCF" w:rsidRDefault="00B12CCF">
      <w:pPr>
        <w:ind w:firstLine="708"/>
        <w:jc w:val="both"/>
      </w:pPr>
      <w:r w:rsidRPr="006D4AC3">
        <w:t xml:space="preserve">Iz </w:t>
      </w:r>
      <w:r>
        <w:t>Uvjerenja stanice za tehnički pregled, Centra za vozila Hrvatske d.d.,</w:t>
      </w:r>
      <w:r w:rsidRPr="006D4AC3">
        <w:t xml:space="preserve"> od </w:t>
      </w:r>
      <w:r>
        <w:t>17</w:t>
      </w:r>
      <w:r w:rsidRPr="006D4AC3">
        <w:t xml:space="preserve">. </w:t>
      </w:r>
      <w:r>
        <w:t>lipnja</w:t>
      </w:r>
      <w:r w:rsidRPr="006D4AC3">
        <w:t xml:space="preserve"> 2019.</w:t>
      </w:r>
      <w:r>
        <w:t>,</w:t>
      </w:r>
      <w:r w:rsidRPr="006D4AC3">
        <w:t xml:space="preserve"> proizlazi da dužnik nije vlasnik automobila, a prema podacima </w:t>
      </w:r>
      <w:r>
        <w:t xml:space="preserve">iz zajedničkog </w:t>
      </w:r>
      <w:r w:rsidRPr="006D4AC3">
        <w:t xml:space="preserve">informacijskog sustava za zemljišne knjige </w:t>
      </w:r>
      <w:r>
        <w:t xml:space="preserve">i katastar </w:t>
      </w:r>
      <w:r w:rsidRPr="006D4AC3">
        <w:t xml:space="preserve">proizlazi da dužnik nije vlasnik nekretnina. </w:t>
      </w:r>
    </w:p>
    <w:p w:rsidR="00B12CCF" w:rsidP="00B12CCF" w:rsidRDefault="00B12CCF">
      <w:pPr>
        <w:ind w:firstLine="708"/>
        <w:jc w:val="both"/>
      </w:pPr>
    </w:p>
    <w:p w:rsidR="00B12CCF" w:rsidP="00B12CCF" w:rsidRDefault="00B12CCF">
      <w:pPr>
        <w:ind w:firstLine="708"/>
        <w:jc w:val="both"/>
      </w:pPr>
      <w:r w:rsidRPr="006D4AC3">
        <w:t>Zastupnik po zakonu dužnika nije dostavio podatke o bilo kakvoj imovini dužnika.</w:t>
      </w:r>
    </w:p>
    <w:p w:rsidR="00D43D38" w:rsidP="00D43D38" w:rsidRDefault="00D43D38">
      <w:pPr>
        <w:jc w:val="both"/>
      </w:pPr>
    </w:p>
    <w:p w:rsidR="00D43D38" w:rsidP="00D43D38" w:rsidRDefault="00D43D38">
      <w:pPr>
        <w:ind w:firstLine="708"/>
        <w:jc w:val="both"/>
      </w:pPr>
      <w:r>
        <w:t>Stoga je zaključeno da dužnik nema imovinu dostatnu za namirenje troškova stečajnog postupka.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  <w:r>
        <w:tab/>
        <w:t>Sud je rješenjem od 1</w:t>
      </w:r>
      <w:r w:rsidR="00B12CCF">
        <w:t>9</w:t>
      </w:r>
      <w:r>
        <w:t>. srpnja 2019., koje je istog dana objavljeno na mrežnoj stranici e-Oglasna ploča, pozvao osobe koje imaju pravni interes za provedbu stečajnog postupka da u roku od 15 dana predujme iznos od 9.000,00 kn za pokriće troškova prethodnoga i otvorenoga stečajnog postupka, međutim, navedeni iznos nije predujmljen.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  <w:r>
        <w:tab/>
        <w:t xml:space="preserve">Stoga, s obzirom da u konkretnom slučaju postoji razlog za otvaranje stečaja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</w:t>
      </w:r>
      <w:r>
        <w:lastRenderedPageBreak/>
        <w:t>postupak nad dužnikom te metodom slučajnog odabira imenovati stečajnog upravitelja i zaključiti stečajni postupak (čl. 5. st. 1. i 2. SZ-a i čl. 132. st. 2. SZ-a u vezi čl. 432. SZ-a).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  <w:r>
        <w:tab/>
        <w:t>Nakon pravomoćnosti ovog rješenja isto će biti dostavljeno sudskom registru radi brisanja stečajnog dužnika, čime će isti prestati postojati (čl. 286. st. 3. SZ-a u vezi čl. 132. st. 4. SZ-a).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center"/>
      </w:pPr>
      <w:r>
        <w:t xml:space="preserve">U Zagrebu </w:t>
      </w:r>
      <w:r w:rsidR="00C41ACE">
        <w:t>30.</w:t>
      </w:r>
      <w:r>
        <w:t xml:space="preserve"> kolovoza 2019.</w:t>
      </w:r>
    </w:p>
    <w:p w:rsidR="00D43D38" w:rsidP="00D43D38" w:rsidRDefault="00D43D38">
      <w:pPr>
        <w:jc w:val="center"/>
      </w:pPr>
    </w:p>
    <w:p w:rsidR="00D43D38" w:rsidP="00D43D38" w:rsidRDefault="00D43D38">
      <w:pPr>
        <w:ind w:left="6372" w:firstLine="708"/>
        <w:jc w:val="center"/>
      </w:pPr>
      <w:r>
        <w:t xml:space="preserve">         Sutkinja:</w:t>
      </w:r>
    </w:p>
    <w:p w:rsidR="00D43D38" w:rsidP="00D43D38" w:rsidRDefault="00D43D38">
      <w:pPr>
        <w:jc w:val="right"/>
      </w:pPr>
      <w:r>
        <w:t>Ivana Manestar</w:t>
      </w:r>
    </w:p>
    <w:p w:rsidR="00D43D38" w:rsidP="00D43D38" w:rsidRDefault="00D43D38">
      <w:pPr>
        <w:jc w:val="right"/>
      </w:pPr>
    </w:p>
    <w:p w:rsidR="00D43D38" w:rsidP="00D43D38" w:rsidRDefault="00D43D38">
      <w:pPr>
        <w:jc w:val="right"/>
      </w:pPr>
    </w:p>
    <w:p w:rsidR="00D43D38" w:rsidP="00D43D38" w:rsidRDefault="00D43D38">
      <w:pPr>
        <w:jc w:val="right"/>
      </w:pPr>
    </w:p>
    <w:p w:rsidR="00D43D38" w:rsidP="00D43D38" w:rsidRDefault="00D43D38">
      <w:pPr>
        <w:jc w:val="right"/>
      </w:pPr>
    </w:p>
    <w:p w:rsidR="00D43D38" w:rsidP="00D43D38" w:rsidRDefault="00D43D38">
      <w:pPr>
        <w:jc w:val="right"/>
      </w:pPr>
    </w:p>
    <w:p w:rsidR="00D43D38" w:rsidP="00D43D38" w:rsidRDefault="00D43D38">
      <w:pPr>
        <w:jc w:val="both"/>
      </w:pPr>
      <w:r>
        <w:t>UPUTA O PRAVNOM LIJEKU:</w:t>
      </w:r>
    </w:p>
    <w:p w:rsidR="00D43D38" w:rsidP="00D43D38" w:rsidRDefault="00D43D38">
      <w:pPr>
        <w:jc w:val="both"/>
      </w:pPr>
      <w:r>
        <w:t xml:space="preserve">Protiv ovog rješenja može se podnijeti žalba Visokom trgovačkom sudu Republike Hrvatske, u roku od 8 dana od dana dostave rješenja, koja se smatra obavljenom istekom osmoga dana od dana objave ovoga rješenja na mrežnoj stranici e-Oglasna ploča Trgovačkog suda u Zagrebu, koja se podnosi putem ovog suda u tri primjerka. 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  <w:r>
        <w:t>DNA:</w:t>
      </w:r>
    </w:p>
    <w:p w:rsidR="00D43D38" w:rsidP="00D43D38" w:rsidRDefault="00D43D38">
      <w:pPr>
        <w:jc w:val="both"/>
      </w:pPr>
      <w:r>
        <w:t>- e-Oglasna ploča TSZG</w:t>
      </w:r>
    </w:p>
    <w:p w:rsidR="00D43D38" w:rsidP="00D43D38" w:rsidRDefault="00D43D38">
      <w:pPr>
        <w:jc w:val="both"/>
      </w:pPr>
      <w:r>
        <w:t>- predlagateljici</w:t>
      </w:r>
    </w:p>
    <w:p w:rsidR="00D43D38" w:rsidP="00D43D38" w:rsidRDefault="00D43D38">
      <w:pPr>
        <w:jc w:val="both"/>
      </w:pPr>
      <w:r>
        <w:t>- dužniku</w:t>
      </w:r>
    </w:p>
    <w:p w:rsidR="00D43D38" w:rsidP="00D43D38" w:rsidRDefault="00D43D38">
      <w:pPr>
        <w:jc w:val="both"/>
      </w:pPr>
      <w:r>
        <w:t>- zastupniku po zakonu dužnika</w:t>
      </w:r>
    </w:p>
    <w:p w:rsidR="00D43D38" w:rsidP="00D43D38" w:rsidRDefault="00D43D38">
      <w:pPr>
        <w:jc w:val="both"/>
      </w:pPr>
      <w:r>
        <w:t>- stečajnom upravitelju</w:t>
      </w:r>
    </w:p>
    <w:p w:rsidR="00D43D38" w:rsidP="00D43D38" w:rsidRDefault="00D43D38">
      <w:pPr>
        <w:jc w:val="both"/>
      </w:pPr>
      <w:r w:rsidRPr="004D3905">
        <w:t>- stečajni upisnik</w:t>
      </w:r>
      <w:r w:rsidRPr="004D3905" w:rsidR="004D3905">
        <w:t xml:space="preserve"> ovog </w:t>
      </w:r>
      <w:r w:rsidR="004D3905">
        <w:t>suda</w:t>
      </w:r>
    </w:p>
    <w:p w:rsidR="00D43D38" w:rsidP="00D43D38" w:rsidRDefault="00D43D38">
      <w:pPr>
        <w:jc w:val="both"/>
      </w:pPr>
      <w:r>
        <w:t>- sudskom registru odmah elektronski, a po pravomoćnosti elektronski i neposredno</w:t>
      </w:r>
    </w:p>
    <w:p w:rsidR="00D43D38" w:rsidP="00D43D38" w:rsidRDefault="00D43D38">
      <w:pPr>
        <w:jc w:val="both"/>
      </w:pPr>
      <w:r>
        <w:t xml:space="preserve">- ŽDO </w:t>
      </w:r>
      <w:r w:rsidR="009205CB">
        <w:t>Velika Gorica</w:t>
      </w:r>
    </w:p>
    <w:p w:rsidR="00D43D38" w:rsidP="00D43D38" w:rsidRDefault="00D43D38">
      <w:pPr>
        <w:jc w:val="both"/>
      </w:pPr>
      <w:r>
        <w:t>- Porezna uprava, Zagreb</w:t>
      </w:r>
    </w:p>
    <w:p w:rsidR="00D43D38" w:rsidP="00D43D38" w:rsidRDefault="00D43D38">
      <w:pPr>
        <w:jc w:val="both"/>
      </w:pPr>
      <w:r>
        <w:t>- Ministarstvo pravosuđa</w:t>
      </w:r>
    </w:p>
    <w:p w:rsidR="00D43D38" w:rsidP="00D43D38" w:rsidRDefault="00D43D38">
      <w:pPr>
        <w:jc w:val="both"/>
      </w:pPr>
    </w:p>
    <w:p w:rsidR="00D43D38" w:rsidP="00D43D38" w:rsidRDefault="00D43D38">
      <w:pPr>
        <w:jc w:val="both"/>
      </w:pPr>
    </w:p>
    <w:p w:rsidR="00D43D38" w:rsidP="00D43D38" w:rsidRDefault="00D43D38"/>
    <w:p w:rsidR="00131E95" w:rsidRDefault="00131E95"/>
    <w:sectPr w:rsidR="00131E95" w:rsidSect="00D43D3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3D38" w:rsidP="00D43D38" w:rsidRDefault="00D43D38">
      <w:r>
        <w:separator/>
      </w:r>
    </w:p>
  </w:endnote>
  <w:endnote w:type="continuationSeparator" w:id="0">
    <w:p w:rsidR="00D43D38" w:rsidP="00D43D38" w:rsidRDefault="00D43D3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3D38" w:rsidP="00D43D38" w:rsidRDefault="00D43D38">
      <w:r>
        <w:separator/>
      </w:r>
    </w:p>
  </w:footnote>
  <w:footnote w:type="continuationSeparator" w:id="0">
    <w:p w:rsidR="00D43D38" w:rsidP="00D43D38" w:rsidRDefault="00D43D3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7038167"/>
      <w:docPartObj>
        <w:docPartGallery w:val="Page Numbers (Top of Page)"/>
        <w:docPartUnique/>
      </w:docPartObj>
    </w:sdtPr>
    <w:sdtEndPr/>
    <w:sdtContent>
      <w:p w:rsidR="00D43D38" w:rsidRDefault="00D43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065">
          <w:rPr>
            <w:noProof/>
          </w:rPr>
          <w:t>2</w:t>
        </w:r>
        <w:r>
          <w:fldChar w:fldCharType="end"/>
        </w:r>
      </w:p>
      <w:p w:rsidR="00D43D38" w:rsidP="00D43D38" w:rsidRDefault="00D43D38">
        <w:pPr>
          <w:pStyle w:val="Zaglavlje"/>
          <w:jc w:val="right"/>
        </w:pPr>
        <w:r>
          <w:t>Poslovni broj: 21. St-2825/18-</w:t>
        </w:r>
        <w:r w:rsidR="000D5413">
          <w:t>20</w:t>
        </w:r>
      </w:p>
    </w:sdtContent>
  </w:sdt>
  <w:p w:rsidR="00D43D38" w:rsidRDefault="00D43D3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8F3"/>
    <w:rsid w:val="000D5413"/>
    <w:rsid w:val="001032F4"/>
    <w:rsid w:val="00131E95"/>
    <w:rsid w:val="001338F3"/>
    <w:rsid w:val="0019711A"/>
    <w:rsid w:val="00197F24"/>
    <w:rsid w:val="001A1D04"/>
    <w:rsid w:val="0034753A"/>
    <w:rsid w:val="00457EF8"/>
    <w:rsid w:val="004D3905"/>
    <w:rsid w:val="00592065"/>
    <w:rsid w:val="005F621A"/>
    <w:rsid w:val="007A1913"/>
    <w:rsid w:val="007B7CB1"/>
    <w:rsid w:val="0085059C"/>
    <w:rsid w:val="008613C6"/>
    <w:rsid w:val="009205CB"/>
    <w:rsid w:val="00950F54"/>
    <w:rsid w:val="009D3B13"/>
    <w:rsid w:val="00A53DC3"/>
    <w:rsid w:val="00B12CCF"/>
    <w:rsid w:val="00B4105F"/>
    <w:rsid w:val="00C41ACE"/>
    <w:rsid w:val="00C81BCE"/>
    <w:rsid w:val="00CA2F6D"/>
    <w:rsid w:val="00CA63C1"/>
    <w:rsid w:val="00D05353"/>
    <w:rsid w:val="00D43D38"/>
    <w:rsid w:val="00D46CF6"/>
    <w:rsid w:val="00D90085"/>
    <w:rsid w:val="00E357D8"/>
    <w:rsid w:val="00E50F5D"/>
    <w:rsid w:val="00ED0CD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3D38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43D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43D38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43D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43D38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41AC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41ACE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20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20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20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20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20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3D3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3D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3D3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3D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3D3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A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094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St-2825/2018</izvorni_sadrzaj>
    <derivirana_varijabla naziv="DomainObject.Predmet.OznakaBroj_1">St-2825/2018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DIVE j.d.o.o. za usluge zastupanog po punomoćniku Svjetlana Blažević</izvorni_sadrzaj>
    <derivirana_varijabla naziv="DomainObject.Predmet.ProtustrankaFormated_1">  4 DIVE j.d.o.o. za usluge zastupanog po punomoćniku Svjetlana Blažević</derivirana_varijabla>
  </DomainObject.Predmet.ProtustrankaFormated>
  <DomainObject.Predmet.ProtustrankaFormatedOIB>
    <izvorni_sadrzaj>  4 DIVE j.d.o.o. za usluge, OIB 18679003192 zastupanog po punomoćniku Svjetlana Blažević</izvorni_sadrzaj>
    <derivirana_varijabla naziv="DomainObject.Predmet.ProtustrankaFormatedOIB_1">  4 DIVE j.d.o.o. za usluge, OIB 18679003192 zastupanog po punomoćniku Svjetlana Blažević</derivirana_varijabla>
  </DomainObject.Predmet.ProtustrankaFormatedOIB>
  <DomainObject.Predmet.ProtustrankaFormatedWithAdress>
    <izvorni_sadrzaj> 4 DIVE j.d.o.o. za usluge, Ulica Huberta Pettana 19, 10360 Sesvete zastupanog po punomoćniku Svjetlana Blažević</izvorni_sadrzaj>
    <derivirana_varijabla naziv="DomainObject.Predmet.ProtustrankaFormatedWithAdress_1"> 4 DIVE j.d.o.o. za usluge, Ulica Huberta Pettana 19, 10360 Sesvete zastupanog po punomoćniku Svjetlana Blažević</derivirana_varijabla>
  </DomainObject.Predmet.ProtustrankaFormatedWithAdress>
  <DomainObject.Predmet.ProtustrankaFormatedWithAdressOIB>
    <izvorni_sadrzaj> 4 DIVE j.d.o.o. za usluge, OIB 18679003192, Ulica Huberta Pettana 19, 10360 Sesvete zastupanog po punomoćniku Svjetlana Blažević</izvorni_sadrzaj>
    <derivirana_varijabla naziv="DomainObject.Predmet.ProtustrankaFormatedWithAdressOIB_1"> 4 DIVE j.d.o.o. za usluge, OIB 18679003192, Ulica Huberta Pettana 19, 10360 Sesvete zastupanog po punomoćniku Svjetlana Blažević</derivirana_varijabla>
  </DomainObject.Predmet.ProtustrankaFormatedWithAdressOIB>
  <DomainObject.Predmet.ProtustrankaWithAdress>
    <izvorni_sadrzaj>4 DIVE j.d.o.o. za usluge Ulica Huberta Pettana 19, 10360 Sesvete</izvorni_sadrzaj>
    <derivirana_varijabla naziv="DomainObject.Predmet.ProtustrankaWithAdress_1">4 DIVE j.d.o.o. za usluge Ulica Huberta Pettana 19, 10360 Sesvete</derivirana_varijabla>
  </DomainObject.Predmet.ProtustrankaWithAdress>
  <DomainObject.Predmet.ProtustrankaWithAdressOIB>
    <izvorni_sadrzaj>4 DIVE j.d.o.o. za usluge, OIB 18679003192, Ulica Huberta Pettana 19, 10360 Sesvete</izvorni_sadrzaj>
    <derivirana_varijabla naziv="DomainObject.Predmet.ProtustrankaWithAdressOIB_1">4 DIVE j.d.o.o. za usluge, OIB 18679003192, Ulica Huberta Pettana 19, 10360 Sesvete</derivirana_varijabla>
  </DomainObject.Predmet.ProtustrankaWithAdressOIB>
  <DomainObject.Predmet.ProtustrankaNazivFormated>
    <izvorni_sadrzaj>4 DIVE j.d.o.o. za usluge</izvorni_sadrzaj>
    <derivirana_varijabla naziv="DomainObject.Predmet.ProtustrankaNazivFormated_1">4 DIVE j.d.o.o. za usluge</derivirana_varijabla>
  </DomainObject.Predmet.ProtustrankaNazivFormated>
  <DomainObject.Predmet.ProtustrankaNazivFormatedOIB>
    <izvorni_sadrzaj>4 DIVE j.d.o.o. za usluge, OIB 18679003192</izvorni_sadrzaj>
    <derivirana_varijabla naziv="DomainObject.Predmet.ProtustrankaNazivFormatedOIB_1">4 DIVE j.d.o.o. za usluge, OIB 18679003192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DIVE j.d.o.o. za usluge zastupanog po punomoćniku Svjetlana Blažević</item>
    </izvorni_sadrzaj>
    <derivirana_varijabla naziv="DomainObject.Predmet.ProtuStrankaListFormated_1">
      <item>4 DIVE j.d.o.o. za usluge zastupanog po punomoćniku Svjetlana Blažević</item>
    </derivirana_varijabla>
  </DomainObject.Predmet.ProtuStrankaListFormated>
  <DomainObject.Predmet.ProtuStrankaListFormatedOIB>
    <izvorni_sadrzaj>
      <item>4 DIVE j.d.o.o. za usluge, OIB 18679003192 zastupanog po punomoćniku Svjetlana Blažević</item>
    </izvorni_sadrzaj>
    <derivirana_varijabla naziv="DomainObject.Predmet.ProtuStrankaListFormatedOIB_1">
      <item>4 DIVE j.d.o.o. za usluge, OIB 18679003192 zastupanog po punomoćniku Svjetlana Blažević</item>
    </derivirana_varijabla>
  </DomainObject.Predmet.ProtuStrankaListFormatedOIB>
  <DomainObject.Predmet.ProtuStrankaListFormatedWithAdress>
    <izvorni_sadrzaj>
      <item>4 DIVE j.d.o.o. za usluge, Ulica Huberta Pettana 19, 10360 Sesvete zastupanog po punomoćniku Svjetlana Blažević</item>
    </izvorni_sadrzaj>
    <derivirana_varijabla naziv="DomainObject.Predmet.ProtuStrankaListFormatedWithAdress_1">
      <item>4 DIVE j.d.o.o. za usluge, Ulica Huberta Pettana 19, 10360 Sesvete zastupanog po punomoćniku Svjetlana Blažević</item>
    </derivirana_varijabla>
  </DomainObject.Predmet.ProtuStrankaListFormatedWithAdress>
  <DomainObject.Predmet.ProtuStrankaListFormatedWithAdressOIB>
    <izvorni_sadrzaj>
      <item>4 DIVE j.d.o.o. za usluge, OIB 18679003192, Ulica Huberta Pettana 19, 10360 Sesvete zastupanog po punomoćniku Svjetlana Blažević</item>
    </izvorni_sadrzaj>
    <derivirana_varijabla naziv="DomainObject.Predmet.ProtuStrankaListFormatedWithAdressOIB_1">
      <item>4 DIVE j.d.o.o. za usluge, OIB 18679003192, Ulica Huberta Pettana 19, 10360 Sesvete zastupanog po punomoćniku Svjetlana Blažević</item>
    </derivirana_varijabla>
  </DomainObject.Predmet.ProtuStrankaListFormatedWithAdressOIB>
  <DomainObject.Predmet.ProtuStrankaListNazivFormated>
    <izvorni_sadrzaj>
      <item>4 DIVE j.d.o.o. za usluge</item>
    </izvorni_sadrzaj>
    <derivirana_varijabla naziv="DomainObject.Predmet.ProtuStrankaListNazivFormated_1">
      <item>4 DIVE j.d.o.o. za usluge</item>
    </derivirana_varijabla>
  </DomainObject.Predmet.ProtuStrankaListNazivFormated>
  <DomainObject.Predmet.ProtuStrankaListNazivFormatedOIB>
    <izvorni_sadrzaj>
      <item>4 DIVE j.d.o.o. za usluge, OIB 18679003192</item>
    </izvorni_sadrzaj>
    <derivirana_varijabla naziv="DomainObject.Predmet.ProtuStrankaListNazivFormatedOIB_1">
      <item>4 DIVE j.d.o.o. za usluge, OIB 18679003192</item>
    </derivirana_varijabla>
  </DomainObject.Predmet.ProtuStrankaListNazivFormatedOIB>
  <DomainObject.Predmet.OstaliListFormated>
    <izvorni_sadrzaj>
      <item>Svjetlana Blažević punomoćnica sudionika u postupku 4 DIVE j.d.o.o. za usluge</item>
    </izvorni_sadrzaj>
    <derivirana_varijabla naziv="DomainObject.Predmet.OstaliListFormated_1">
      <item>Svjetlana Blažević punomoćnica sudionika u postupku 4 DIVE j.d.o.o. za usluge</item>
    </derivirana_varijabla>
  </DomainObject.Predmet.OstaliListFormated>
  <DomainObject.Predmet.OstaliListFormatedOIB>
    <izvorni_sadrzaj>
      <item>Svjetlana Blažević, OIB 63711521886 punomoćnica sudionika u postupku 4 DIVE j.d.o.o. za usluge</item>
    </izvorni_sadrzaj>
    <derivirana_varijabla naziv="DomainObject.Predmet.OstaliListFormatedOIB_1">
      <item>Svjetlana Blažević, OIB 63711521886 punomoćnica sudionika u postupku 4 DIVE j.d.o.o. za usluge</item>
    </derivirana_varijabla>
  </DomainObject.Predmet.OstaliListFormatedOIB>
  <DomainObject.Predmet.OstaliListFormatedWithAdress>
    <izvorni_sadrzaj>
      <item>Svjetlana Blažević, Ulica Huberta Pettana 19, 10360 Sesvete punomoćnica sudionika u postupku 4 DIVE j.d.o.o. za usluge</item>
    </izvorni_sadrzaj>
    <derivirana_varijabla naziv="DomainObject.Predmet.OstaliListFormatedWithAdress_1">
      <item>Svjetlana Blažević, Ulica Huberta Pettana 19, 10360 Sesvete punomoćnica sudionika u postupku 4 DIVE j.d.o.o. za usluge</item>
    </derivirana_varijabla>
  </DomainObject.Predmet.OstaliListFormatedWithAdress>
  <DomainObject.Predmet.OstaliListFormatedWithAdressOIB>
    <izvorni_sadrzaj>
      <item>Svjetlana Blažević, OIB 63711521886, Ulica Huberta Pettana 19, 10360 Sesvete punomoćnica sudionika u postupku 4 DIVE j.d.o.o. za usluge</item>
    </izvorni_sadrzaj>
    <derivirana_varijabla naziv="DomainObject.Predmet.OstaliListFormatedWithAdressOIB_1">
      <item>Svjetlana Blažević, OIB 63711521886, Ulica Huberta Pettana 19, 10360 Sesvete punomoćnica sudionika u postupku 4 DIVE j.d.o.o. za usluge</item>
    </derivirana_varijabla>
  </DomainObject.Predmet.OstaliListFormatedWithAdressOIB>
  <DomainObject.Predmet.OstaliListNazivFormated>
    <izvorni_sadrzaj>
      <item>Svjetlana Blažević</item>
    </izvorni_sadrzaj>
    <derivirana_varijabla naziv="DomainObject.Predmet.OstaliListNazivFormated_1">
      <item>Svjetlana Blažević</item>
    </derivirana_varijabla>
  </DomainObject.Predmet.OstaliListNazivFormated>
  <DomainObject.Predmet.OstaliListNazivFormatedOIB>
    <izvorni_sadrzaj>
      <item>Svjetlana Blažević, OIB 63711521886</item>
    </izvorni_sadrzaj>
    <derivirana_varijabla naziv="DomainObject.Predmet.OstaliListNazivFormatedOIB_1">
      <item>Svjetlana Blažević, OIB 63711521886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DIVE j.d.o.o. za usluge</izvorni_sadrzaj>
    <derivirana_varijabla naziv="DomainObject.Predmet.ProtustrankaIDrugi_1">4 DIVE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DIVE j.d.o.o. za usluge, OIB 18679003192, Ulica Huberta Pettana 19, 10360 Sesvete</izvorni_sadrzaj>
    <derivirana_varijabla naziv="DomainObject.Predmet.ProtustrankaIDrugiAdressOIB_1">4 DIVE j.d.o.o. za usluge, OIB 18679003192, Ulica Huberta Pettana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DIVE j.d.o.o. za usluge</item>
      <item>Svjetlana Blažević</item>
    </izvorni_sadrzaj>
    <derivirana_varijabla naziv="DomainObject.Predmet.SudioniciListNaziv_1">
      <item>FINA Regionalni centar Zagreb</item>
      <item>4 DIVE j.d.o.o. za usluge</item>
      <item>Svjetlana Blažević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4 DIVE j.d.o.o. za usluge, OIB 18679003192, Ulica Huberta Pettana 19,10360 Sesvete</item>
      <item>Svjetlana Blažević, OIB 63711521886, Ulica Huberta Pettana 19,10360 Sesvete</item>
    </izvorni_sadrzaj>
    <derivirana_varijabla naziv="DomainObject.Predmet.SudioniciListAdressOIB_1">
      <item>FINA Regionalni centar Zagreb, OIB 85821130368, Trg svibanjskih žrtava 1995. 1,10000 Zagreb</item>
      <item>4 DIVE j.d.o.o. za usluge, OIB 18679003192, Ulica Huberta Pettana 19,10360 Sesvete</item>
      <item>Svjetlana Blažević, OIB 63711521886, Ulica Huberta Pettana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18679003192</item>
      <item>, OIB 63711521886</item>
    </izvorni_sadrzaj>
    <derivirana_varijabla naziv="DomainObject.Predmet.SudioniciListNazivOIB_1">
      <item>, OIB 85821130368</item>
      <item>, OIB 18679003192</item>
      <item>, OIB 63711521886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St-2825/2018-6</izvorni_sadrzaj>
    <derivirana_varijabla naziv="DomainObject.PredzadnjaOdlukaIzPredmeta.Oznaka_1">St-2825/2018-6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935</properties:Words>
  <properties:Characters>5172</properties:Characters>
  <properties:Lines>136</properties:Lines>
  <properties:Paragraphs>44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2019-08-30T07:12:00Z</dcterms:created>
  <dc:creator>Ivana Manestar</dc:creator>
  <cp:lastModifiedBy>Petra Komučar</cp:lastModifiedBy>
  <dcterms:modified xmlns:xsi="http://www.w3.org/2001/XMLSchema-instance" xsi:type="dcterms:W3CDTF">2019-08-30T07:14:00Z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(St-2825-18-4 Dive, 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