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1d22" w14:paraId="7931d2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3377B">
        <w:t>752/16-11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3377B">
        <w:t>VERMONT j.d.o.o., Sikovo, Zrilići 6, OIB: 49347484218</w:t>
      </w:r>
      <w:r w:rsidR="006B338C">
        <w:t xml:space="preserve">, </w:t>
      </w:r>
      <w:r w:rsidR="00292D9D">
        <w:t>14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63377B">
        <w:t xml:space="preserve">Darku Zriliću iz Sikova, Zrilići 6, OIB: 78299416712, </w:t>
      </w:r>
      <w:r>
        <w:t xml:space="preserve">da radi davanja podataka potrebno za vođenje stečajnog postupka nad </w:t>
      </w:r>
      <w:r w:rsidR="0063377B">
        <w:t>VERMONT j.d.o.o., Sikovo, Zrilići 6, OIB: 49347484218</w:t>
      </w:r>
      <w:r w:rsidR="00A22E6F">
        <w:t xml:space="preserve"> </w:t>
      </w:r>
      <w:r>
        <w:t xml:space="preserve">kao odgovorna osoba pristupi na ročište koje će se održati dana 31. kolovoza 2016. u </w:t>
      </w:r>
      <w:r w:rsidR="00A22E6F">
        <w:t>11,</w:t>
      </w:r>
      <w:r w:rsidR="0063377B">
        <w:t>10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63377B">
        <w:tab/>
        <w:t>Darko Zrilić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63377B">
        <w:t>752/16-4</w:t>
      </w:r>
      <w:r w:rsidR="00E6428F">
        <w:t xml:space="preserve"> </w:t>
      </w:r>
      <w:r>
        <w:t xml:space="preserve">od </w:t>
      </w:r>
      <w:r w:rsidR="0063377B">
        <w:t>11. svibnja</w:t>
      </w:r>
      <w:r>
        <w:t xml:space="preserve"> 2016. pokrenut je prethodni postupak radi utvrđivanja uvjeta za otvaranje stečajnog postupka nad stečajnim dužnikom </w:t>
      </w:r>
      <w:r w:rsidR="0063377B">
        <w:t>VERMONT j.d.o.o., Sikovo, Zrilići 6, OIB: 49347484218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63377B">
        <w:t>24. svibnja</w:t>
      </w:r>
      <w:r>
        <w:t xml:space="preserve"> 2016. u</w:t>
      </w:r>
      <w:r w:rsidRPr="00F60CD9">
        <w:t xml:space="preserve"> </w:t>
      </w:r>
      <w:r w:rsidR="0063377B">
        <w:t>11,35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63377B">
        <w:t>24. svibnja</w:t>
      </w:r>
      <w:r>
        <w:t xml:space="preserve"> 2016. u </w:t>
      </w:r>
      <w:r w:rsidR="0063377B">
        <w:t>11,37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63377B">
        <w:t>11. svibnja</w:t>
      </w:r>
      <w:r>
        <w:t xml:space="preserve">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63377B">
        <w:t>12. srpnja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292D9D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63377B" w:rsidP="000302FB" w:rsidR="00773A37">
      <w:pPr>
        <w:numPr>
          <w:ilvl w:val="0"/>
          <w:numId w:val="1"/>
        </w:numPr>
        <w:jc w:val="both"/>
      </w:pPr>
      <w:r>
        <w:t>Darko Zrilić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E6428F" w:rsidP="006B338C" w:rsidR="00E6428F">
      <w:pPr>
        <w:ind w:left="360"/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69D" w:rsidP="00DF177E" w:rsidR="00BB069D">
      <w:r>
        <w:separator/>
      </w:r>
    </w:p>
  </w:endnote>
  <w:endnote w:id="0" w:type="continuationSeparator">
    <w:p w:rsidRDefault="00BB069D" w:rsidP="00DF177E" w:rsidR="00BB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69D" w:rsidP="00DF177E" w:rsidR="00BB069D">
      <w:r>
        <w:separator/>
      </w:r>
    </w:p>
  </w:footnote>
  <w:footnote w:id="0" w:type="continuationSeparator">
    <w:p w:rsidRDefault="00BB069D" w:rsidP="00DF177E" w:rsidR="00BB0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B069D" w:rsidP="00DF177E" w:rsidR="00BB069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27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3377B">
          <w:t>752</w:t>
        </w:r>
        <w:r w:rsidR="00E6428F">
          <w:t>/16-1</w:t>
        </w:r>
        <w:r w:rsidR="0063377B">
          <w:t>1</w:t>
        </w:r>
      </w:p>
      <w:p w:rsidRDefault="00E34272" w:rsidR="00BB069D">
        <w:pPr>
          <w:pStyle w:val="Zaglavlje"/>
          <w:jc w:val="center"/>
        </w:pPr>
      </w:p>
    </w:sdtContent>
  </w:sdt>
  <w:p w:rsidRDefault="00BB069D" w:rsidR="00BB06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408E9"/>
    <w:rsid w:val="0027651C"/>
    <w:rsid w:val="00292D9D"/>
    <w:rsid w:val="00332587"/>
    <w:rsid w:val="00391689"/>
    <w:rsid w:val="003A47CB"/>
    <w:rsid w:val="003D4686"/>
    <w:rsid w:val="004206F9"/>
    <w:rsid w:val="004A3683"/>
    <w:rsid w:val="004E5D4F"/>
    <w:rsid w:val="00501800"/>
    <w:rsid w:val="00517489"/>
    <w:rsid w:val="0053370D"/>
    <w:rsid w:val="00561856"/>
    <w:rsid w:val="005D2D3D"/>
    <w:rsid w:val="00633176"/>
    <w:rsid w:val="0063377B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F177E"/>
    <w:rsid w:val="00E34272"/>
    <w:rsid w:val="00E504E7"/>
    <w:rsid w:val="00E537B7"/>
    <w:rsid w:val="00E6428F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2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2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8E8CF-7B3A-48A8-9FA1-F3A1B8CF5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403</properties:Words>
  <properties:Characters>2042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2016-07-14T07:23:00Z</dcterms:created>
  <dc:creator>Ardena Bajlo</dc:creator>
  <cp:lastModifiedBy>wsadmin</cp:lastModifiedBy>
  <cp:lastPrinted>2016-04-08T09:38:00Z</cp:lastPrinted>
  <dcterms:modified xmlns:xsi="http://www.w3.org/2001/XMLSchema-instance" xsi:type="dcterms:W3CDTF">2016-07-22T09:14:00Z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