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00593" w14:paraId="b000593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2F5CC6">
        <w:rPr>
          <w:szCs w:val="24"/>
          <w:lang w:val="hr-HR"/>
        </w:rPr>
        <w:t>41</w:t>
      </w:r>
      <w:r w:rsidR="00D96CE2">
        <w:rPr>
          <w:szCs w:val="24"/>
          <w:lang w:val="hr-HR"/>
        </w:rPr>
        <w:t>9</w:t>
      </w:r>
      <w:r w:rsidR="004279D3">
        <w:rPr>
          <w:szCs w:val="24"/>
          <w:lang w:val="hr-HR"/>
        </w:rPr>
        <w:t>/</w:t>
      </w:r>
      <w:r w:rsidR="00B73A06" w:rsidRPr="00FE7FBF">
        <w:rPr>
          <w:szCs w:val="24"/>
          <w:lang w:val="hr-HR"/>
        </w:rPr>
        <w:t>2015-</w:t>
      </w:r>
      <w:r w:rsidR="00B467DD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D96CE2">
        <w:rPr>
          <w:lang w:val="hr-HR"/>
        </w:rPr>
        <w:t xml:space="preserve">KORNI jednostavno društvo s ograničenom odgovornošću za turizam i ugostiteljstvo, Bjelovar, Petra Zrinskog 12, </w:t>
      </w:r>
      <w:r w:rsidR="00D96CE2" w:rsidRPr="000664E3">
        <w:rPr>
          <w:lang w:val="hr-HR"/>
        </w:rPr>
        <w:t>MB</w:t>
      </w:r>
      <w:r w:rsidR="00D96CE2">
        <w:rPr>
          <w:lang w:val="hr-HR"/>
        </w:rPr>
        <w:t>S: 010089327, OIB: 44883977763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E359AF">
        <w:rPr>
          <w:lang w:val="hr-HR"/>
        </w:rPr>
        <w:t>1</w:t>
      </w:r>
      <w:r w:rsidR="004279D3">
        <w:rPr>
          <w:lang w:val="hr-HR"/>
        </w:rPr>
        <w:t>8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D96CE2">
        <w:rPr>
          <w:lang w:val="hr-HR"/>
        </w:rPr>
        <w:t xml:space="preserve">KORNI jednostavno društvo s ograničenom odgovornošću za turizam i ugostiteljstvo, Bjelovar, Petra Zrinskog 12, </w:t>
      </w:r>
      <w:r w:rsidR="00D96CE2" w:rsidRPr="000664E3">
        <w:rPr>
          <w:lang w:val="hr-HR"/>
        </w:rPr>
        <w:t>MB</w:t>
      </w:r>
      <w:r w:rsidR="00D96CE2">
        <w:rPr>
          <w:lang w:val="hr-HR"/>
        </w:rPr>
        <w:t>S: 010089327, OIB: 44883977763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BF207A">
        <w:rPr>
          <w:szCs w:val="24"/>
          <w:lang w:val="hr-HR"/>
        </w:rPr>
        <w:t xml:space="preserve"> </w:t>
      </w:r>
      <w:r w:rsidR="00D96CE2">
        <w:rPr>
          <w:szCs w:val="24"/>
          <w:lang w:val="hr-HR"/>
        </w:rPr>
        <w:t>JUGOSLAV PURAN</w:t>
      </w:r>
      <w:r w:rsidR="00BF207A">
        <w:rPr>
          <w:szCs w:val="24"/>
          <w:lang w:val="hr-HR"/>
        </w:rPr>
        <w:t xml:space="preserve">, </w:t>
      </w:r>
      <w:r w:rsidR="00D96CE2">
        <w:rPr>
          <w:szCs w:val="24"/>
          <w:lang w:val="hr-HR"/>
        </w:rPr>
        <w:t>Bjelovar</w:t>
      </w:r>
      <w:r w:rsidR="002554EA">
        <w:rPr>
          <w:szCs w:val="24"/>
          <w:lang w:val="hr-HR"/>
        </w:rPr>
        <w:t xml:space="preserve">, </w:t>
      </w:r>
      <w:r w:rsidR="00D96CE2">
        <w:rPr>
          <w:szCs w:val="24"/>
          <w:lang w:val="hr-HR"/>
        </w:rPr>
        <w:t>Josipa Jelačića 12</w:t>
      </w:r>
      <w:r w:rsidR="00A05FA7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D96CE2">
        <w:rPr>
          <w:szCs w:val="24"/>
          <w:lang w:val="hr-HR"/>
        </w:rPr>
        <w:t>70582689973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D96CE2">
        <w:rPr>
          <w:lang w:val="hr-HR"/>
        </w:rPr>
        <w:t xml:space="preserve">KORNI jednostavno društvo s ograničenom odgovornošću za turizam i ugostiteljstvo, Bjelovar, Petra Zrinskog 12, </w:t>
      </w:r>
      <w:r w:rsidR="00D96CE2" w:rsidRPr="000664E3">
        <w:rPr>
          <w:lang w:val="hr-HR"/>
        </w:rPr>
        <w:t>MB</w:t>
      </w:r>
      <w:r w:rsidR="00D96CE2">
        <w:rPr>
          <w:lang w:val="hr-HR"/>
        </w:rPr>
        <w:t>S: 010089327, OIB: 44883977763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E359AF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279D3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D96CE2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D5E99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1C73F1" w:rsidR="001C73F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1C73F1" w:rsidP="001C73F1" w:rsidR="001C73F1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 w:rsidR="001C73F1">
        <w:rPr>
          <w:szCs w:val="24"/>
          <w:lang w:val="hr-HR"/>
        </w:rPr>
        <w:t>-</w:t>
      </w:r>
      <w:r w:rsidR="00D96CE2">
        <w:rPr>
          <w:szCs w:val="24"/>
          <w:lang w:val="hr-HR"/>
        </w:rPr>
        <w:t>419/</w:t>
      </w:r>
      <w:r w:rsidRPr="00FE7FBF">
        <w:rPr>
          <w:szCs w:val="24"/>
          <w:lang w:val="hr-HR"/>
        </w:rPr>
        <w:t>2015-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2F5CC6">
        <w:rPr>
          <w:szCs w:val="24"/>
          <w:lang w:val="hr-HR"/>
        </w:rPr>
        <w:t>3.</w:t>
      </w:r>
      <w:r w:rsidR="00BA4AD7">
        <w:rPr>
          <w:szCs w:val="24"/>
          <w:lang w:val="hr-HR"/>
        </w:rPr>
        <w:t xml:space="preserve"> prosinca</w:t>
      </w:r>
      <w:r w:rsidR="00230207">
        <w:rPr>
          <w:szCs w:val="24"/>
          <w:lang w:val="hr-HR"/>
        </w:rPr>
        <w:t xml:space="preserve"> 2015. godine</w:t>
      </w:r>
      <w:r w:rsidRPr="00FE7FBF">
        <w:rPr>
          <w:szCs w:val="24"/>
          <w:lang w:val="hr-HR"/>
        </w:rPr>
        <w:t xml:space="preserve">, pozvao osobu ovlaštenu za zastupanje dužnika da u roku od 15 dana od </w:t>
      </w:r>
      <w:r w:rsidRPr="00FE7FBF">
        <w:rPr>
          <w:szCs w:val="24"/>
          <w:lang w:val="hr-HR"/>
        </w:rPr>
        <w:lastRenderedPageBreak/>
        <w:t>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E359AF">
        <w:rPr>
          <w:szCs w:val="24"/>
          <w:lang w:val="hr-HR"/>
        </w:rPr>
        <w:t>1</w:t>
      </w:r>
      <w:r w:rsidR="004279D3">
        <w:rPr>
          <w:szCs w:val="24"/>
          <w:lang w:val="hr-HR"/>
        </w:rPr>
        <w:t>8</w:t>
      </w:r>
      <w:r w:rsidR="00230207">
        <w:rPr>
          <w:szCs w:val="24"/>
          <w:lang w:val="hr-HR"/>
        </w:rPr>
        <w:t>.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C73F1" w:rsidP="00CA6F86" w:rsidR="001C73F1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B17DDC" w:rsidP="00B17DDC" w:rsidR="00B17DDC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F50B76">
        <w:rPr>
          <w:szCs w:val="24"/>
          <w:lang w:val="hr-HR"/>
        </w:rPr>
        <w:t>1</w:t>
      </w:r>
      <w:r w:rsidR="004279D3">
        <w:rPr>
          <w:szCs w:val="24"/>
          <w:lang w:val="hr-HR"/>
        </w:rPr>
        <w:t>8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4C49" w:rsidR="00C84C49">
      <w:r>
        <w:separator/>
      </w:r>
    </w:p>
  </w:endnote>
  <w:endnote w:id="0" w:type="continuationSeparator">
    <w:p w:rsidRDefault="00C84C49" w:rsidR="00C84C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4C49" w:rsidR="00C84C49">
      <w:r>
        <w:separator/>
      </w:r>
    </w:p>
  </w:footnote>
  <w:footnote w:id="0" w:type="continuationSeparator">
    <w:p w:rsidRDefault="00C84C49" w:rsidR="00C84C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47D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1C73F1">
    <w:pPr>
      <w:pStyle w:val="Zaglavlje"/>
      <w:jc w:val="right"/>
    </w:pPr>
    <w:r>
      <w:t>2</w:t>
    </w:r>
    <w:r w:rsidR="00864F33">
      <w:t xml:space="preserve"> St-</w:t>
    </w:r>
    <w:r w:rsidR="002F5CC6">
      <w:t>41</w:t>
    </w:r>
    <w:r w:rsidR="00D96CE2">
      <w:t>9</w:t>
    </w:r>
    <w:r w:rsidR="00864F33">
      <w:t>/2015-</w:t>
    </w:r>
    <w:r w:rsidR="00B467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54B1B"/>
    <w:rsid w:val="00060F34"/>
    <w:rsid w:val="000664E3"/>
    <w:rsid w:val="0006687B"/>
    <w:rsid w:val="00071AB7"/>
    <w:rsid w:val="0007512E"/>
    <w:rsid w:val="00077239"/>
    <w:rsid w:val="00085B19"/>
    <w:rsid w:val="000931A1"/>
    <w:rsid w:val="0009624A"/>
    <w:rsid w:val="000A3975"/>
    <w:rsid w:val="000B6300"/>
    <w:rsid w:val="000C1E88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3F1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554EA"/>
    <w:rsid w:val="00271286"/>
    <w:rsid w:val="002733CA"/>
    <w:rsid w:val="002C09EB"/>
    <w:rsid w:val="002D71C4"/>
    <w:rsid w:val="002E40D3"/>
    <w:rsid w:val="002F57A6"/>
    <w:rsid w:val="002F5CC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279D3"/>
    <w:rsid w:val="004368C8"/>
    <w:rsid w:val="00455F21"/>
    <w:rsid w:val="00460391"/>
    <w:rsid w:val="00466BFD"/>
    <w:rsid w:val="004A2680"/>
    <w:rsid w:val="004C13F2"/>
    <w:rsid w:val="004D444E"/>
    <w:rsid w:val="004D5164"/>
    <w:rsid w:val="004D5E99"/>
    <w:rsid w:val="004E7DAB"/>
    <w:rsid w:val="004F1D25"/>
    <w:rsid w:val="00505114"/>
    <w:rsid w:val="0050570C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C0D80"/>
    <w:rsid w:val="005D037C"/>
    <w:rsid w:val="005D3AF0"/>
    <w:rsid w:val="005E7F6D"/>
    <w:rsid w:val="005F51FA"/>
    <w:rsid w:val="00602B0B"/>
    <w:rsid w:val="00606637"/>
    <w:rsid w:val="00610074"/>
    <w:rsid w:val="00624FF2"/>
    <w:rsid w:val="00632728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25BCB"/>
    <w:rsid w:val="007441A3"/>
    <w:rsid w:val="0076259E"/>
    <w:rsid w:val="007A0BFE"/>
    <w:rsid w:val="007D6BE1"/>
    <w:rsid w:val="007E4C30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39C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915920"/>
    <w:rsid w:val="0092240E"/>
    <w:rsid w:val="0092343D"/>
    <w:rsid w:val="00940231"/>
    <w:rsid w:val="0094317E"/>
    <w:rsid w:val="009546FE"/>
    <w:rsid w:val="00955306"/>
    <w:rsid w:val="009648B4"/>
    <w:rsid w:val="0097056F"/>
    <w:rsid w:val="00972422"/>
    <w:rsid w:val="00986E27"/>
    <w:rsid w:val="00997840"/>
    <w:rsid w:val="009C431F"/>
    <w:rsid w:val="009D6EEB"/>
    <w:rsid w:val="009E5A77"/>
    <w:rsid w:val="009F62BA"/>
    <w:rsid w:val="00A042BF"/>
    <w:rsid w:val="00A05FA7"/>
    <w:rsid w:val="00A214A4"/>
    <w:rsid w:val="00A36B86"/>
    <w:rsid w:val="00A531CB"/>
    <w:rsid w:val="00A60269"/>
    <w:rsid w:val="00A71555"/>
    <w:rsid w:val="00AA084F"/>
    <w:rsid w:val="00AA3639"/>
    <w:rsid w:val="00AA3A97"/>
    <w:rsid w:val="00AB3E5C"/>
    <w:rsid w:val="00AD592E"/>
    <w:rsid w:val="00AE0914"/>
    <w:rsid w:val="00AE384B"/>
    <w:rsid w:val="00AE45B0"/>
    <w:rsid w:val="00AE469A"/>
    <w:rsid w:val="00B17DDC"/>
    <w:rsid w:val="00B21457"/>
    <w:rsid w:val="00B34539"/>
    <w:rsid w:val="00B41B09"/>
    <w:rsid w:val="00B467DD"/>
    <w:rsid w:val="00B5740C"/>
    <w:rsid w:val="00B6308A"/>
    <w:rsid w:val="00B73A06"/>
    <w:rsid w:val="00B8457C"/>
    <w:rsid w:val="00B90012"/>
    <w:rsid w:val="00B964B2"/>
    <w:rsid w:val="00BA4AD7"/>
    <w:rsid w:val="00BA4EFD"/>
    <w:rsid w:val="00BB516E"/>
    <w:rsid w:val="00BD3171"/>
    <w:rsid w:val="00BD5F72"/>
    <w:rsid w:val="00BD6006"/>
    <w:rsid w:val="00BF207A"/>
    <w:rsid w:val="00C243C3"/>
    <w:rsid w:val="00C25D49"/>
    <w:rsid w:val="00C34217"/>
    <w:rsid w:val="00C40BA0"/>
    <w:rsid w:val="00C54571"/>
    <w:rsid w:val="00C614A5"/>
    <w:rsid w:val="00C61FA1"/>
    <w:rsid w:val="00C65E0A"/>
    <w:rsid w:val="00C805D6"/>
    <w:rsid w:val="00C80CB2"/>
    <w:rsid w:val="00C84C49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96CE2"/>
    <w:rsid w:val="00DA5CB7"/>
    <w:rsid w:val="00DC2CE3"/>
    <w:rsid w:val="00DE22C5"/>
    <w:rsid w:val="00DF4537"/>
    <w:rsid w:val="00DF6115"/>
    <w:rsid w:val="00E01AAA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F01E13"/>
    <w:rsid w:val="00F06728"/>
    <w:rsid w:val="00F24118"/>
    <w:rsid w:val="00F50B76"/>
    <w:rsid w:val="00F517DC"/>
    <w:rsid w:val="00F547DE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547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7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7D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7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7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547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7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7D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7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7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St-419/2015</izvorni_sadrzaj>
    <derivirana_varijabla naziv="DomainObject.Predmet.OznakaBroj_1">St-419/2015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KORNI jednostavno društvo s ograničenom odgovornošću za turizam i ugostiteljstvo, Bjelovar zastupanog po punomoćniku Zdravko Vujčić</izvorni_sadrzaj>
    <derivirana_varijabla naziv="DomainObject.Predmet.ProtustrankaFormated_1">  KORNI jednostavno društvo s ograničenom odgovornošću za turizam i ugostiteljstvo, Bjelovar zastupanog po punomoćniku Zdravko Vujčić</derivirana_varijabla>
  </DomainObject.Predmet.ProtustrankaFormated>
  <DomainObject.Predmet.ProtustrankaFormatedOIB>
    <izvorni_sadrzaj>  KORNI jednostavno društvo s ograničenom odgovornošću za turizam i ugostiteljstvo, Bjelovar, OIB 44883977763 zastupanog po punomoćniku Zdravko Vujčić</izvorni_sadrzaj>
    <derivirana_varijabla naziv="DomainObject.Predmet.ProtustrankaFormatedOIB_1">  KORNI jednostavno društvo s ograničenom odgovornošću za turizam i ugostiteljstvo, Bjelovar, OIB 44883977763 zastupanog po punomoćniku Zdravko Vujčić</derivirana_varijabla>
  </DomainObject.Predmet.ProtustrankaFormatedOIB>
  <DomainObject.Predmet.ProtustrankaFormatedWithAdress>
    <izvorni_sadrzaj> KORNI jednostavno društvo s ograničenom odgovornošću za turizam i ugostiteljstvo, Bjelovar, Petra Zrinskog 12, 43000 Bjelovar zastupanog po punomoćniku Zdravko Vujčić</izvorni_sadrzaj>
    <derivirana_varijabla naziv="DomainObject.Predmet.ProtustrankaFormatedWithAdress_1"> KORNI jednostavno društvo s ograničenom odgovornošću za turizam i ugostiteljstvo, Bjelovar, Petra Zrinskog 12, 43000 Bjelovar zastupanog po punomoćniku Zdravko Vujčić</derivirana_varijabla>
  </DomainObject.Predmet.ProtustrankaFormatedWithAdress>
  <DomainObject.Predmet.ProtustrankaFormatedWithAdressOIB>
    <izvorni_sadrzaj> KORNI jednostavno društvo s ograničenom odgovornošću za turizam i ugostiteljstvo, Bjelovar, OIB 44883977763, Petra Zrinskog 12, 43000 Bjelovar zastupanog po punomoćniku Zdravko Vujčić</izvorni_sadrzaj>
    <derivirana_varijabla naziv="DomainObject.Predmet.ProtustrankaFormatedWithAdressOIB_1"> KORNI jednostavno društvo s ograničenom odgovornošću za turizam i ugostiteljstvo, Bjelovar, OIB 44883977763, Petra Zrinskog 12, 43000 Bjelovar zastupanog po punomoćniku Zdravko Vujčić</derivirana_varijabla>
  </DomainObject.Predmet.ProtustrankaFormatedWithAdressOIB>
  <DomainObject.Predmet.ProtustrankaWithAdress>
    <izvorni_sadrzaj>KORNI jednostavno društvo s ograničenom odgovornošću za turizam i ugostiteljstvo, Bjelovar Petra Zrinskog 12, 43000 Bjelovar</izvorni_sadrzaj>
    <derivirana_varijabla naziv="DomainObject.Predmet.ProtustrankaWithAdress_1">KORNI jednostavno društvo s ograničenom odgovornošću za turizam i ugostiteljstvo, Bjelovar Petra Zrinskog 12, 43000 Bjelovar</derivirana_varijabla>
  </DomainObject.Predmet.ProtustrankaWithAdress>
  <DomainObject.Predmet.ProtustrankaWithAdressOIB>
    <izvorni_sadrzaj>KORNI jednostavno društvo s ograničenom odgovornošću za turizam i ugostiteljstvo, Bjelovar, OIB 44883977763, Petra Zrinskog 12, 43000 Bjelovar</izvorni_sadrzaj>
    <derivirana_varijabla naziv="DomainObject.Predmet.ProtustrankaWithAdressOIB_1">KORNI jednostavno društvo s ograničenom odgovornošću za turizam i ugostiteljstvo, Bjelovar, OIB 44883977763, Petra Zrinskog 12, 43000 Bjelovar</derivirana_varijabla>
  </DomainObject.Predmet.ProtustrankaWithAdressOIB>
  <DomainObject.Predmet.ProtustrankaNazivFormated>
    <izvorni_sadrzaj>KORNI jednostavno društvo s ograničenom odgovornošću za turizam i ugostiteljstvo, Bjelovar</izvorni_sadrzaj>
    <derivirana_varijabla naziv="DomainObject.Predmet.ProtustrankaNazivFormated_1">KORNI jednostavno društvo s ograničenom odgovornošću za turizam i ugostiteljstvo, Bjelovar</derivirana_varijabla>
  </DomainObject.Predmet.ProtustrankaNazivFormated>
  <DomainObject.Predmet.ProtustrankaNazivFormatedOIB>
    <izvorni_sadrzaj>KORNI jednostavno društvo s ograničenom odgovornošću za turizam i ugostiteljstvo, Bjelovar, OIB 44883977763</izvorni_sadrzaj>
    <derivirana_varijabla naziv="DomainObject.Predmet.ProtustrankaNazivFormatedOIB_1">KORNI jednostavno društvo s ograničenom odgovornošću za turizam i ugostiteljstvo, Bjelovar, OIB 44883977763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KORNI jednostavno društvo s ograničenom odgovornošću za turizam i ugostiteljstvo, Bjelovar zastupanog po punomoćniku Zdravko Vujčić</item>
    </izvorni_sadrzaj>
    <derivirana_varijabla naziv="DomainObject.Predmet.ProtuStrankaListFormated_1">
      <item>KORNI jednostavno društvo s ograničenom odgovornošću za turizam i ugostiteljstvo, Bjelovar zastupanog po punomoćniku Zdravko Vujčić</item>
    </derivirana_varijabla>
  </DomainObject.Predmet.ProtuStrankaListFormated>
  <DomainObject.Predmet.ProtuStrankaListFormatedOIB>
    <izvorni_sadrzaj>
      <item>KORNI jednostavno društvo s ograničenom odgovornošću za turizam i ugostiteljstvo, Bjelovar, OIB 44883977763 zastupanog po punomoćniku Zdravko Vujčić</item>
    </izvorni_sadrzaj>
    <derivirana_varijabla naziv="DomainObject.Predmet.ProtuStrankaListFormatedOIB_1">
      <item>KORNI jednostavno društvo s ograničenom odgovornošću za turizam i ugostiteljstvo, Bjelovar, OIB 44883977763 zastupanog po punomoćniku Zdravko Vujčić</item>
    </derivirana_varijabla>
  </DomainObject.Predmet.ProtuStrankaListFormatedOIB>
  <DomainObject.Predmet.ProtuStrankaListFormatedWithAdress>
    <izvorni_sadrzaj>
      <item>KORNI jednostavno društvo s ograničenom odgovornošću za turizam i ugostiteljstvo, Bjelovar, Petra Zrinskog 12, 43000 Bjelovar zastupanog po punomoćniku Zdravko Vujčić</item>
    </izvorni_sadrzaj>
    <derivirana_varijabla naziv="DomainObject.Predmet.ProtuStrankaListFormatedWithAdress_1">
      <item>KORNI jednostavno društvo s ograničenom odgovornošću za turizam i ugostiteljstvo, Bjelovar, Petra Zrinskog 12, 43000 Bjelovar zastupanog po punomoćniku Zdravko Vujčić</item>
    </derivirana_varijabla>
  </DomainObject.Predmet.ProtuStrankaListFormatedWithAdress>
  <DomainObject.Predmet.ProtuStrankaListFormatedWithAdressOIB>
    <izvorni_sadrzaj>
      <item>KORNI jednostavno društvo s ograničenom odgovornošću za turizam i ugostiteljstvo, Bjelovar, OIB 44883977763, Petra Zrinskog 12, 43000 Bjelovar zastupanog po punomoćniku Zdravko Vujčić</item>
    </izvorni_sadrzaj>
    <derivirana_varijabla naziv="DomainObject.Predmet.ProtuStrankaListFormatedWithAdressOIB_1">
      <item>KORNI jednostavno društvo s ograničenom odgovornošću za turizam i ugostiteljstvo, Bjelovar, OIB 44883977763, Petra Zrinskog 12, 43000 Bjelovar zastupanog po punomoćniku Zdravko Vujčić</item>
    </derivirana_varijabla>
  </DomainObject.Predmet.ProtuStrankaListFormatedWithAdressOIB>
  <DomainObject.Predmet.ProtuStrankaListNazivFormated>
    <izvorni_sadrzaj>
      <item>KORNI jednostavno društvo s ograničenom odgovornošću za turizam i ugostiteljstvo, Bjelovar</item>
    </izvorni_sadrzaj>
    <derivirana_varijabla naziv="DomainObject.Predmet.ProtuStrankaListNazivFormated_1">
      <item>KORNI jednostavno društvo s ograničenom odgovornošću za turizam i ugostiteljstvo, Bjelovar</item>
    </derivirana_varijabla>
  </DomainObject.Predmet.ProtuStrankaListNazivFormated>
  <DomainObject.Predmet.ProtuStrankaListNazivFormatedOIB>
    <izvorni_sadrzaj>
      <item>KORNI jednostavno društvo s ograničenom odgovornošću za turizam i ugostiteljstvo, Bjelovar, OIB 44883977763</item>
    </izvorni_sadrzaj>
    <derivirana_varijabla naziv="DomainObject.Predmet.ProtuStrankaListNazivFormatedOIB_1">
      <item>KORNI jednostavno društvo s ograničenom odgovornošću za turizam i ugostiteljstvo, Bjelovar, OIB 44883977763</item>
    </derivirana_varijabla>
  </DomainObject.Predmet.ProtuStrankaListNazivFormatedOIB>
  <DomainObject.Predmet.OstaliListFormated>
    <izvorni_sadrzaj>
      <item>Zdravko Vujčić punomoćnik sudionika u postupku KORNI jednostavno društvo s ograničenom odgovornošću za turizam i ugostiteljstvo, Bjelovar</item>
    </izvorni_sadrzaj>
    <derivirana_varijabla naziv="DomainObject.Predmet.OstaliListFormated_1">
      <item>Zdravko Vujčić punomoćnik sudionika u postupku KORNI jednostavno društvo s ograničenom odgovornošću za turizam i ugostiteljstvo, Bjelovar</item>
    </derivirana_varijabla>
  </DomainObject.Predmet.OstaliListFormated>
  <DomainObject.Predmet.OstaliListFormatedOIB>
    <izvorni_sadrzaj>
      <item>Zdravko Vujčić, OIB 76203396878 punomoćnik sudionika u postupku KORNI jednostavno društvo s ograničenom odgovornošću za turizam i ugostiteljstvo, Bjelovar</item>
    </izvorni_sadrzaj>
    <derivirana_varijabla naziv="DomainObject.Predmet.OstaliListFormatedOIB_1">
      <item>Zdravko Vujčić, OIB 76203396878 punomoćnik sudionika u postupku KORNI jednostavno društvo s ograničenom odgovornošću za turizam i ugostiteljstvo, Bjelovar</item>
    </derivirana_varijabla>
  </DomainObject.Predmet.OstaliListFormatedOIB>
  <DomainObject.Predmet.OstaliListFormatedWithAdress>
    <izvorni_sadrzaj>
      <item>Zdravko Vujčić punomoćnik sudionika u postupku KORNI jednostavno društvo s ograničenom odgovornošću za turizam i ugostiteljstvo, Bjelovar</item>
    </izvorni_sadrzaj>
    <derivirana_varijabla naziv="DomainObject.Predmet.OstaliListFormatedWithAdress_1">
      <item>Zdravko Vujčić punomoćnik sudionika u postupku KORNI jednostavno društvo s ograničenom odgovornošću za turizam i ugostiteljstvo, Bjelovar</item>
    </derivirana_varijabla>
  </DomainObject.Predmet.OstaliListFormatedWithAdress>
  <DomainObject.Predmet.OstaliListFormatedWithAdressOIB>
    <izvorni_sadrzaj>
      <item>Zdravko Vujčić, OIB 76203396878 punomoćnik sudionika u postupku KORNI jednostavno društvo s ograničenom odgovornošću za turizam i ugostiteljstvo, Bjelovar</item>
    </izvorni_sadrzaj>
    <derivirana_varijabla naziv="DomainObject.Predmet.OstaliListFormatedWithAdressOIB_1">
      <item>Zdravko Vujčić, OIB 76203396878 punomoćnik sudionika u postupku KORNI jednostavno društvo s ograničenom odgovornošću za turizam i ugostiteljstvo, Bjelovar</item>
    </derivirana_varijabla>
  </DomainObject.Predmet.OstaliListFormatedWithAdressOIB>
  <DomainObject.Predmet.OstaliListNazivFormated>
    <izvorni_sadrzaj>
      <item>Zdravko Vujčić</item>
    </izvorni_sadrzaj>
    <derivirana_varijabla naziv="DomainObject.Predmet.OstaliListNazivFormated_1">
      <item>Zdravko Vujčić</item>
    </derivirana_varijabla>
  </DomainObject.Predmet.OstaliListNazivFormated>
  <DomainObject.Predmet.OstaliListNazivFormatedOIB>
    <izvorni_sadrzaj>
      <item>Zdravko Vujčić, OIB 76203396878</item>
    </izvorni_sadrzaj>
    <derivirana_varijabla naziv="DomainObject.Predmet.OstaliListNazivFormatedOIB_1">
      <item>Zdravko Vujčić, OIB 76203396878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KORNI jednostavno društvo s ograničenom odgovornošću za turizam i ugostiteljstvo, Bjelovar</izvorni_sadrzaj>
    <derivirana_varijabla naziv="DomainObject.Predmet.ProtustrankaIDrugi_1">KORNI jednostavno društvo s ograničenom odgovornošću za turizam i ugostiteljstvo,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KORNI jednostavno društvo s ograničenom odgovornošću za turizam i ugostiteljstvo, Bjelovar, OIB 44883977763, Petra Zrinskog 12, 43000 Bjelovar</izvorni_sadrzaj>
    <derivirana_varijabla naziv="DomainObject.Predmet.ProtustrankaIDrugiAdressOIB_1">KORNI jednostavno društvo s ograničenom odgovornošću za turizam i ugostiteljstvo, Bjelovar, OIB 44883977763, Petra Zrinskog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KORNI jednostavno društvo s ograničenom odgovornošću za turizam i ugostiteljstvo, Bjelovar</item>
      <item>Zdravko Vujčić</item>
    </izvorni_sadrzaj>
    <derivirana_varijabla naziv="DomainObject.Predmet.SudioniciListNaziv_1">
      <item>FINA, RC ZAGREB, Podružnica Bjelovar</item>
      <item>KORNI jednostavno društvo s ograničenom odgovornošću za turizam i ugostiteljstvo, Bjelovar</item>
      <item>Zdravko Vujčić</item>
    </derivirana_varijabla>
  </DomainObject.Predmet.SudioniciListNaziv>
  <DomainObject.Predmet.SudioniciListAdressOIB>
    <izvorni_sadrzaj>
      <item>FINA, RC ZAGREB, Podružnica Bjelovar, OIB 85821130368, F. Supila 4,43000 Bjelovar</item>
      <item>KORNI jednostavno društvo s ograničenom odgovornošću za turizam i ugostiteljstvo, Bjelovar, OIB 44883977763, Petra Zrinskog 12,43000 Bjelovar</item>
      <item>Zdravko Vujčić, OIB 76203396878</item>
    </izvorni_sadrzaj>
    <derivirana_varijabla naziv="DomainObject.Predmet.SudioniciListAdressOIB_1">
      <item>FINA, RC ZAGREB, Podružnica Bjelovar, OIB 85821130368, F. Supila 4,43000 Bjelovar</item>
      <item>KORNI jednostavno društvo s ograničenom odgovornošću za turizam i ugostiteljstvo, Bjelovar, OIB 44883977763, Petra Zrinskog 12,43000 Bjelovar</item>
      <item>Zdravko Vujčić, OIB 76203396878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44883977763</item>
      <item>, OIB 76203396878</item>
    </izvorni_sadrzaj>
    <derivirana_varijabla naziv="DomainObject.Predmet.SudioniciListNazivOIB_1">
      <item>, OIB 85821130368</item>
      <item>, OIB 44883977763</item>
      <item>, OIB 76203396878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F3FAB1-1EA4-4F91-84A9-0E279D4A77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723</properties:Words>
  <properties:Characters>3928</properties:Characters>
  <properties:Lines>113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2016-02-18T12:43:00Z</dcterms:created>
  <dc:creator>553y7k3</dc:creator>
  <cp:lastModifiedBy>Miroslav Lovreković</cp:lastModifiedBy>
  <cp:lastPrinted>2016-02-18T12:43:00Z</cp:lastPrinted>
  <dcterms:modified xmlns:xsi="http://www.w3.org/2001/XMLSchema-instance" xsi:type="dcterms:W3CDTF">2016-02-18T13:28:00Z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