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9cd0" w14:paraId="a4f9cd0" w:rsidRDefault="00D904DC" w:rsidP="00D904DC" w:rsidR="00D904DC">
      <w:pPr>
        <w:jc w:val="right"/>
        <w15:collapsed w:val="false"/>
      </w:pPr>
      <w:r>
        <w:t>6 St-338/16-51</w:t>
      </w:r>
    </w:p>
    <w:p w:rsidRDefault="00D904DC" w:rsidP="00D904DC" w:rsidR="00D904D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04DC" w:rsidP="00D904DC" w:rsidR="00D904DC" w:rsidRPr="00D21A2C"/>
    <w:p w:rsidRDefault="00D904DC" w:rsidP="00D904DC" w:rsidR="00D904D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04DC" w:rsidP="00D904DC" w:rsidR="00D904D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D904DC" w:rsidR="00D904DC">
      <w:pPr>
        <w:jc w:val="both"/>
      </w:pPr>
      <w:r>
        <w:tab/>
        <w:t xml:space="preserve">Trgovački sud u Osijeku, po stečajnoj sutkinji Nadi Roso, u stečajnom postupku nad  dužnikom: </w:t>
      </w:r>
      <w:r>
        <w:rPr>
          <w:b/>
          <w:color w:val="000000"/>
        </w:rPr>
        <w:t xml:space="preserve">AUTO NEVIO d.o.o. Vukovar, </w:t>
      </w:r>
      <w:proofErr w:type="spellStart"/>
      <w:r>
        <w:rPr>
          <w:b/>
          <w:color w:val="000000"/>
        </w:rPr>
        <w:t>Kudeljarska</w:t>
      </w:r>
      <w:proofErr w:type="spellEnd"/>
      <w:r>
        <w:rPr>
          <w:b/>
          <w:color w:val="000000"/>
        </w:rPr>
        <w:t xml:space="preserve"> 4, OIB: 54435591322, MBS: 030107207</w:t>
      </w:r>
      <w:r>
        <w:rPr>
          <w:b/>
          <w:bCs/>
        </w:rPr>
        <w:t>,</w:t>
      </w:r>
      <w:r>
        <w:t xml:space="preserve"> dana </w:t>
      </w:r>
      <w:r w:rsidR="00F42B9A">
        <w:t>18</w:t>
      </w:r>
      <w:r>
        <w:t>. listopada 2018. g.,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uplatitelju </w:t>
      </w:r>
      <w:r w:rsidR="00275FB2">
        <w:t>EOS</w:t>
      </w:r>
      <w:r w:rsidR="00F42B9A">
        <w:t xml:space="preserve"> </w:t>
      </w:r>
      <w:proofErr w:type="spellStart"/>
      <w:r w:rsidR="00D904DC">
        <w:t>Matrix</w:t>
      </w:r>
      <w:proofErr w:type="spellEnd"/>
      <w:r w:rsidR="00D904DC">
        <w:t xml:space="preserve"> d.o.o.</w:t>
      </w:r>
      <w:r w:rsidR="00F42B9A">
        <w:t xml:space="preserve"> Zagreb, Horvatova 82, OIB: 76674680107</w:t>
      </w:r>
      <w:r w:rsidR="00D54DDA">
        <w:t xml:space="preserve"> </w:t>
      </w:r>
      <w:r w:rsidR="00F42B9A">
        <w:t xml:space="preserve">koja je uplaćena na žiro račun FINE broj HR3323900011300028779 </w:t>
      </w:r>
      <w:r w:rsidR="00D54DDA">
        <w:t xml:space="preserve">za elektroničku javnu dražbu vođenu pod identifikatorom nadmetanja </w:t>
      </w:r>
      <w:r w:rsidR="00F42B9A" w:rsidRPr="00F42B9A">
        <w:t>9455 u iznosu od 10.000,00 kn</w:t>
      </w:r>
      <w:r w:rsidR="00F42B9A">
        <w:t xml:space="preserve"> na žiro račun </w:t>
      </w:r>
      <w:r w:rsidR="00275FB2">
        <w:t>uplatitelja broj HR8423400091110398554, sukladno podacima koje je uplatitelj dostavio podnesenom zahtjevu FINI za povrat jamčevine.</w:t>
      </w: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D54DDA" w:rsidP="00D54DDA" w:rsidR="00D54DDA">
      <w:pPr>
        <w:pStyle w:val="Tijeloteksta"/>
        <w:ind w:firstLine="360"/>
      </w:pPr>
      <w:r>
        <w:tab/>
        <w:t xml:space="preserve">Dopisom od </w:t>
      </w:r>
      <w:r w:rsidR="00275FB2">
        <w:t>18</w:t>
      </w:r>
      <w:r>
        <w:t>. rujna 2018. g. Klasa O/110-10/18-01/</w:t>
      </w:r>
      <w:r w:rsidR="00275FB2">
        <w:t>109</w:t>
      </w:r>
      <w:r>
        <w:t xml:space="preserve">, </w:t>
      </w:r>
      <w:proofErr w:type="spellStart"/>
      <w:r>
        <w:t>Ur</w:t>
      </w:r>
      <w:proofErr w:type="spellEnd"/>
      <w:r>
        <w:t>. br. 07-01-18-</w:t>
      </w:r>
      <w:r w:rsidR="00275FB2">
        <w:t>21</w:t>
      </w:r>
      <w:r>
        <w:t xml:space="preserve"> FINA RC Osijek obavijestila je sud o primitku zahtjeva za povrat jamčevine </w:t>
      </w:r>
      <w:r w:rsidR="00275FB2">
        <w:t xml:space="preserve">EOS </w:t>
      </w:r>
      <w:proofErr w:type="spellStart"/>
      <w:r w:rsidR="00275FB2">
        <w:t>Matrix</w:t>
      </w:r>
      <w:proofErr w:type="spellEnd"/>
      <w:r w:rsidR="00275FB2">
        <w:t xml:space="preserve"> d.o.o., </w:t>
      </w:r>
      <w:r>
        <w:t>u spisu TS Osijek broj 6 St-</w:t>
      </w:r>
      <w:r w:rsidR="00275FB2">
        <w:t xml:space="preserve">338/16, </w:t>
      </w:r>
      <w:r>
        <w:t xml:space="preserve">navodeći da je </w:t>
      </w:r>
      <w:r w:rsidR="00275FB2">
        <w:t xml:space="preserve">navedeni korisnik uplatio jamčevinu za identifikator nadmetanja 9455 u iznosu od 10.000,00 kn izvan roka valute i u pogrešnom iznosu a koji podaci se nalaze u Izvješću o provedenoj elektroničkoj javnoj dražbi dostavljenom sudu dana 16.8.2018. g. </w:t>
      </w:r>
    </w:p>
    <w:p w:rsidRDefault="00D54DDA" w:rsidP="00D54DDA" w:rsidR="00D54DDA" w:rsidRPr="00D54DDA">
      <w:pPr>
        <w:pStyle w:val="Tijeloteksta"/>
        <w:ind w:firstLine="360"/>
      </w:pPr>
      <w:r>
        <w:t xml:space="preserve">Slijedom navoda iz dopisa FINE od </w:t>
      </w:r>
      <w:r w:rsidR="00275FB2">
        <w:t>18</w:t>
      </w:r>
      <w:r>
        <w:t>.9.2018. g. valjalo je sukladno čl. 13 st. 1 Pravilnika o načinu i postupku provedbe prodaje nekretnina i pokretnina u ovršnom postupku (NN 156/14) odlučiti kao u izreci.</w:t>
      </w:r>
    </w:p>
    <w:p w:rsidRDefault="00091BCD" w:rsidP="00091BCD" w:rsidR="00091BCD" w:rsidRPr="0047456C">
      <w:pPr>
        <w:ind w:left="960"/>
        <w:rPr>
          <w:rFonts w:eastAsia="Calibri"/>
        </w:rPr>
      </w:pPr>
    </w:p>
    <w:p w:rsidRDefault="00091BCD" w:rsidP="00091BCD" w:rsidR="00091BCD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275FB2">
        <w:t>18. listopada</w:t>
      </w:r>
      <w:r w:rsidR="00487AD8">
        <w:t xml:space="preserve"> 2018. g.</w:t>
      </w:r>
    </w:p>
    <w:p w:rsidRDefault="00AC15C0" w:rsidP="00792B90" w:rsidR="00AC15C0">
      <w:pPr>
        <w:pStyle w:val="Tijeloteksta"/>
        <w:jc w:val="center"/>
      </w:pP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  <w:t xml:space="preserve">    </w:t>
      </w:r>
      <w:r w:rsidR="00A61834">
        <w:rPr>
          <w:rFonts w:hAnsi="Times New Roman" w:ascii="Times New Roman"/>
          <w:sz w:val="24"/>
          <w:szCs w:val="24"/>
        </w:rPr>
        <w:t xml:space="preserve">   </w:t>
      </w:r>
      <w:r w:rsidRPr="003A63FA">
        <w:rPr>
          <w:rFonts w:hAnsi="Times New Roman" w:ascii="Times New Roman"/>
          <w:sz w:val="24"/>
          <w:szCs w:val="24"/>
        </w:rPr>
        <w:t>Nada Roso</w:t>
      </w:r>
    </w:p>
    <w:p w:rsidRDefault="000F1AA4" w:rsidP="003A63FA" w:rsidR="000F1AA4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9C6C43" w:rsidP="003A63FA" w:rsidR="001511A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1511AD">
        <w:rPr>
          <w:rFonts w:hAnsi="Times New Roman" w:ascii="Times New Roman"/>
          <w:sz w:val="24"/>
          <w:szCs w:val="24"/>
        </w:rPr>
        <w:t>e-</w:t>
      </w:r>
      <w:proofErr w:type="spellStart"/>
      <w:r w:rsidRPr="001511AD">
        <w:rPr>
          <w:rFonts w:hAnsi="Times New Roman" w:ascii="Times New Roman"/>
          <w:sz w:val="24"/>
          <w:szCs w:val="24"/>
        </w:rPr>
        <w:t>ogl</w:t>
      </w:r>
      <w:proofErr w:type="spellEnd"/>
      <w:r w:rsidRPr="001511AD">
        <w:rPr>
          <w:rFonts w:hAnsi="Times New Roman" w:ascii="Times New Roman"/>
          <w:sz w:val="24"/>
          <w:szCs w:val="24"/>
        </w:rPr>
        <w:t xml:space="preserve">. pl. </w:t>
      </w:r>
    </w:p>
    <w:p w:rsidRDefault="00D54DDA" w:rsidP="003A63FA" w:rsidR="00A61834" w:rsidRPr="001511A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1511AD">
        <w:rPr>
          <w:rFonts w:hAnsi="Times New Roman" w:ascii="Times New Roman"/>
          <w:sz w:val="24"/>
          <w:szCs w:val="24"/>
        </w:rPr>
        <w:t>K-</w:t>
      </w:r>
      <w:r w:rsidR="001511AD">
        <w:rPr>
          <w:rFonts w:hAnsi="Times New Roman" w:ascii="Times New Roman"/>
          <w:sz w:val="24"/>
          <w:szCs w:val="24"/>
        </w:rPr>
        <w:t>18.11.</w:t>
      </w: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  <w:bookmarkStart w:name="_GoBack" w:id="0"/>
      <w:bookmarkEnd w:id="0"/>
    </w:p>
    <w:sectPr w:rsidR="00AD02F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11AD"/>
    <w:rsid w:val="00157286"/>
    <w:rsid w:val="001659A7"/>
    <w:rsid w:val="00172A7B"/>
    <w:rsid w:val="001A4785"/>
    <w:rsid w:val="001A6747"/>
    <w:rsid w:val="001C0F29"/>
    <w:rsid w:val="00220604"/>
    <w:rsid w:val="00220887"/>
    <w:rsid w:val="002215EF"/>
    <w:rsid w:val="002553C1"/>
    <w:rsid w:val="00260FFD"/>
    <w:rsid w:val="00275FB2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A37F8D"/>
    <w:rsid w:val="00A61834"/>
    <w:rsid w:val="00A728D7"/>
    <w:rsid w:val="00AA2CB1"/>
    <w:rsid w:val="00AA50F1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64FE8"/>
    <w:rsid w:val="00C72FD4"/>
    <w:rsid w:val="00CB1949"/>
    <w:rsid w:val="00CC6FBC"/>
    <w:rsid w:val="00D21D23"/>
    <w:rsid w:val="00D267B2"/>
    <w:rsid w:val="00D356C6"/>
    <w:rsid w:val="00D54DDA"/>
    <w:rsid w:val="00D71BB8"/>
    <w:rsid w:val="00D85C47"/>
    <w:rsid w:val="00D904DC"/>
    <w:rsid w:val="00DD4E91"/>
    <w:rsid w:val="00DF7D1F"/>
    <w:rsid w:val="00E2757E"/>
    <w:rsid w:val="00E54436"/>
    <w:rsid w:val="00E55347"/>
    <w:rsid w:val="00E55F17"/>
    <w:rsid w:val="00E91E76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91E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1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E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91E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1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E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NEVIO društvo s ograničenom odgovornošću za trgovinu i usluge</izvorni_sadrzaj>
    <derivirana_varijabla naziv="DomainObject.Predmet.ProtustrankaFormated_1">  AUTO NEVIO društvo s ograničenom odgovornošću za trgovinu i usluge</derivirana_varijabla>
  </DomainObject.Predmet.ProtustrankaFormated>
  <DomainObject.Predmet.ProtustrankaFormatedOIB>
    <izvorni_sadrzaj>  AUTO NEVIO društvo s ograničenom odgovornošću za trgovinu i usluge, OIB 54435591322</izvorni_sadrzaj>
    <derivirana_varijabla naziv="DomainObject.Predmet.ProtustrankaFormatedOIB_1">  AUTO NEVIO društvo s ograničenom odgovornošću za trgovinu i usluge, OIB 54435591322</derivirana_varijabla>
  </DomainObject.Predmet.ProtustrankaFormatedOIB>
  <DomainObject.Predmet.ProtustrankaFormatedWithAdress>
    <izvorni_sadrzaj> AUTO NEVIO društvo s ograničenom odgovornošću za trgovinu i usluge, Kudeljarska 4, 32000 Vukovar</izvorni_sadrzaj>
    <derivirana_varijabla naziv="DomainObject.Predmet.ProtustrankaFormatedWithAdress_1"> AUTO NEVIO društvo s ograničenom odgovornošću za trgovinu i usluge, Kudeljarska 4, 32000 Vukovar</derivirana_varijabla>
  </DomainObject.Predmet.ProtustrankaFormatedWithAdress>
  <DomainObject.Predmet.ProtustrankaFormatedWithAdressOIB>
    <izvorni_sadrzaj> AUTO NEVIO društvo s ograničenom odgovornošću za trgovinu i usluge, OIB 54435591322, Kudeljarska 4, 32000 Vukovar</izvorni_sadrzaj>
    <derivirana_varijabla naziv="DomainObject.Predmet.ProtustrankaFormatedWithAdressOIB_1"> AUTO NEVIO društvo s ograničenom odgovornošću za trgovinu i usluge, OIB 54435591322, Kudeljarska 4, 32000 Vukovar</derivirana_varijabla>
  </DomainObject.Predmet.ProtustrankaFormatedWithAdressOIB>
  <DomainObject.Predmet.ProtustrankaWithAdress>
    <izvorni_sadrzaj>AUTO NEVIO društvo s ograničenom odgovornošću za trgovinu i usluge Kudeljarska 4, 32000 Vukovar</izvorni_sadrzaj>
    <derivirana_varijabla naziv="DomainObject.Predmet.ProtustrankaWithAdress_1">AUTO NEVIO društvo s ograničenom odgovornošću za trgovinu i usluge Kudeljarska 4, 32000 Vukovar</derivirana_varijabla>
  </DomainObject.Predmet.ProtustrankaWithAdress>
  <DomainObject.Predmet.ProtustrankaWithAdressOIB>
    <izvorni_sadrzaj>AUTO NEVIO društvo s ograničenom odgovornošću za trgovinu i usluge, OIB 54435591322, Kudeljarska 4, 32000 Vukovar</izvorni_sadrzaj>
    <derivirana_varijabla naziv="DomainObject.Predmet.ProtustrankaWithAdressOIB_1">AUTO NEVIO društvo s ograničenom odgovornošću za trgovinu i usluge, OIB 54435591322, Kudeljarska 4, 32000 Vukovar</derivirana_varijabla>
  </DomainObject.Predmet.ProtustrankaWithAdressOIB>
  <DomainObject.Predmet.ProtustrankaNazivFormated>
    <izvorni_sadrzaj>AUTO NEVIO društvo s ograničenom odgovornošću za trgovinu i usluge</izvorni_sadrzaj>
    <derivirana_varijabla naziv="DomainObject.Predmet.ProtustrankaNazivFormated_1">AUTO NEVIO društvo s ograničenom odgovornošću za trgovinu i usluge</derivirana_varijabla>
  </DomainObject.Predmet.ProtustrankaNazivFormated>
  <DomainObject.Predmet.ProtustrankaNazivFormatedOIB>
    <izvorni_sadrzaj>AUTO NEVIO društvo s ograničenom odgovornošću za trgovinu i usluge, OIB 54435591322</izvorni_sadrzaj>
    <derivirana_varijabla naziv="DomainObject.Predmet.ProtustrankaNazivFormatedOIB_1">AUTO NEVIO društvo s ograničenom odgovornošću za trgovinu i usluge, OIB 54435591322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 , 10000 Zagreb</izvorni_sadrzaj>
    <derivirana_varijabla naziv="DomainObject.Predmet.StrankaFormatedWithAdress_1"> H-ABDUCO društvo s ograničenom odgovornošću za usluge, Slavonska avenija 6A , 10000 Zagreb</derivirana_varijabla>
  </DomainObject.Predmet.StrankaFormatedWithAdress>
  <DomainObject.Predmet.StrankaFormatedWithAdressOIB>
    <izvorni_sadrzaj> H-ABDUCO društvo s ograničenom odgovornošću za usluge, OIB 13667298928, Slavonska avenija 6A , 10000 Zagreb</izvorni_sadrzaj>
    <derivirana_varijabla naziv="DomainObject.Predmet.StrankaFormatedWithAdressOIB_1"> H-ABDUCO društvo s ograničenom odgovornošću za usluge, OIB 13667298928, Slavonska avenija 6A , 10000 Zagreb</derivirana_varijabla>
  </DomainObject.Predmet.StrankaFormatedWithAdressOIB>
  <DomainObject.Predmet.StrankaWithAdress>
    <izvorni_sadrzaj>H-ABDUCO društvo s ograničenom odgovornošću za usluge Slavonska avenija 6A ,10000 Zagreb</izvorni_sadrzaj>
    <derivirana_varijabla naziv="DomainObject.Predmet.StrankaWithAdress_1">H-ABDUCO društvo s ograničenom odgovornošću za usluge Slavonska avenija 6A ,10000 Zagreb</derivirana_varijabla>
  </DomainObject.Predmet.StrankaWithAdress>
  <DomainObject.Predmet.StrankaWithAdressOIB>
    <izvorni_sadrzaj>H-ABDUCO društvo s ograničenom odgovornošću za usluge, OIB 13667298928, Slavonska avenija 6A ,10000 Zagreb</izvorni_sadrzaj>
    <derivirana_varijabla naziv="DomainObject.Predmet.StrankaWithAdressOIB_1">H-ABDUCO društvo s ograničenom odgovornošću za usluge, OIB 13667298928, Slavonska avenija 6A 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</izvorni_sadrzaj>
    <derivirana_varijabla naziv="DomainObject.Predmet.StrankaListFormatedWithAdress_1"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</izvorni_sadrzaj>
    <derivirana_varijabla naziv="DomainObject.Predmet.StrankaListFormatedWithAdressOIB_1"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AUTO NEVIO društvo s ograničenom odgovornošću za trgovinu i usluge</item>
    </izvorni_sadrzaj>
    <derivirana_varijabla naziv="DomainObject.Predmet.ProtuStrankaListFormated_1">
      <item>AUTO NEVIO društvo s ograničenom odgovornošću za trgovinu i usluge</item>
    </derivirana_varijabla>
  </DomainObject.Predmet.ProtuStrankaListFormated>
  <DomainObject.Predmet.ProtuStrankaListFormatedOIB>
    <izvorni_sadrzaj>
      <item>AUTO NEVIO društvo s ograničenom odgovornošću za trgovinu i usluge, OIB 54435591322</item>
    </izvorni_sadrzaj>
    <derivirana_varijabla naziv="DomainObject.Predmet.ProtuStrankaListFormatedOIB_1">
      <item>AUTO NEVIO društvo s ograničenom odgovornošću za trgovinu i usluge, OIB 54435591322</item>
    </derivirana_varijabla>
  </DomainObject.Predmet.ProtuStrankaListFormatedOIB>
  <DomainObject.Predmet.ProtuStrankaListFormatedWithAdress>
    <izvorni_sadrzaj>
      <item>AUTO NEVIO društvo s ograničenom odgovornošću za trgovinu i usluge, Kudeljarska 4, 32000 Vukovar</item>
    </izvorni_sadrzaj>
    <derivirana_varijabla naziv="DomainObject.Predmet.ProtuStrankaListFormatedWithAdress_1">
      <item>AUTO NEVIO društvo s ograničenom odgovornošću za trgovinu i usluge, Kudeljarska 4, 32000 Vukovar</item>
    </derivirana_varijabla>
  </DomainObject.Predmet.ProtuStrankaListFormatedWithAdress>
  <DomainObject.Predmet.ProtuStrankaListFormatedWithAdressOIB>
    <izvorni_sadrzaj>
      <item>AUTO NEVIO društvo s ograničenom odgovornošću za trgovinu i usluge, OIB 54435591322, Kudeljarska 4, 32000 Vukovar</item>
    </izvorni_sadrzaj>
    <derivirana_varijabla naziv="DomainObject.Predmet.ProtuStrankaListFormatedWithAdressOIB_1">
      <item>AUTO NEVIO društvo s ograničenom odgovornošću za trgovinu i usluge, OIB 54435591322, Kudeljarska 4, 32000 Vukovar</item>
    </derivirana_varijabla>
  </DomainObject.Predmet.ProtuStrankaListFormatedWithAdressOIB>
  <DomainObject.Predmet.ProtuStrankaListNazivFormated>
    <izvorni_sadrzaj>
      <item>AUTO NEVIO društvo s ograničenom odgovornošću za trgovinu i usluge</item>
    </izvorni_sadrzaj>
    <derivirana_varijabla naziv="DomainObject.Predmet.ProtuStrankaListNazivFormated_1">
      <item>AUTO NEVIO društvo s ograničenom odgovornošću za trgovinu i usluge</item>
    </derivirana_varijabla>
  </DomainObject.Predmet.ProtuStrankaListNazivFormated>
  <DomainObject.Predmet.ProtuStrankaListNazivFormatedOIB>
    <izvorni_sadrzaj>
      <item>AUTO NEVIO društvo s ograničenom odgovornošću za trgovinu i usluge, OIB 54435591322</item>
    </izvorni_sadrzaj>
    <derivirana_varijabla naziv="DomainObject.Predmet.ProtuStrankaListNazivFormatedOIB_1">
      <item>AUTO NEVIO društvo s ograničenom odgovornošću za trgovinu i usluge, OIB 54435591322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AUTO NEVIO društvo s ograničenom odgovornošću za trgovinu i usluge</izvorni_sadrzaj>
    <derivirana_varijabla naziv="DomainObject.Predmet.ProtustrankaIDrugi_1">AUTO NEVIO društvo s ograničenom odgovornošću za trgovinu i usluge</derivirana_varijabla>
  </DomainObject.Predmet.ProtustrankaIDrugi>
  <DomainObject.Predmet.StrankaIDrugiAdressOIB>
    <izvorni_sadrzaj>H-ABDUCO društvo s ograničenom odgovornošću za usluge, OIB 13667298928, Slavonska avenija 6A , 10000 Zagreb</izvorni_sadrzaj>
    <derivirana_varijabla naziv="DomainObject.Predmet.StrankaIDrugiAdressOIB_1">H-ABDUCO društvo s ograničenom odgovornošću za usluge, OIB 13667298928, Slavonska avenija 6A , 10000 Zagreb</derivirana_varijabla>
  </DomainObject.Predmet.StrankaIDrugiAdressOIB>
  <DomainObject.Predmet.ProtustrankaIDrugiAdressOIB>
    <izvorni_sadrzaj>AUTO NEVIO društvo s ograničenom odgovornošću za trgovinu i usluge, OIB 54435591322, Kudeljarska 4, 32000 Vukovar</izvorni_sadrzaj>
    <derivirana_varijabla naziv="DomainObject.Predmet.ProtustrankaIDrugiAdressOIB_1">AUTO NEVIO društvo s ograničenom odgovornošću za trgovinu i usluge, OIB 54435591322, Kudeljarska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društvo s ograničenom odgovornošću za usluge</item>
      <item>AUTO NEVIO društvo s ograničenom odgovornošću za trgovinu i usluge</item>
    </izvorni_sadrzaj>
    <derivirana_varijabla naziv="DomainObject.Predmet.SudioniciListNaziv_1">
      <item>H-ABDUCO društvo s ograničenom odgovornošću za usluge</item>
      <item>AUTO NEVIO društvo s ograničenom odgovornošću za trgovinu i usluge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AUTO NEVIO društvo s ograničenom odgovornošću za trgovinu i usluge, OIB 54435591322, Kudeljarska 4,32000 Vukovar</item>
    </izvorni_sadrzaj>
    <derivirana_varijabla naziv="DomainObject.Predmet.SudioniciListAdressOIB_1">
      <item>H-ABDUCO društvo s ograničenom odgovornošću za usluge, OIB 13667298928, Slavonska avenija 6A ,10000 Zagreb</item>
      <item>AUTO NEVIO društvo s ograničenom odgovornošću za trgovinu i usluge, OIB 54435591322, Kudeljarska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54435591322</item>
    </izvorni_sadrzaj>
    <derivirana_varijabla naziv="DomainObject.Predmet.SudioniciListNazivOIB_1">
      <item>, OIB 13667298928</item>
      <item>, OIB 54435591322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2018.</izvorni_sadrzaj>
    <derivirana_varijabla naziv="DomainObject.Predmet.DatumZadnjeOdrzaneSudskeRadnje_1">10. siječnja 2018.</derivirana_varijabla>
  </DomainObject.Predmet.DatumZadnjeOdrzaneSudskeRadnje>
  <DomainObject.PredzadnjaOdlukaIzPredmeta.DatumDonosenjaOdluke>
    <izvorni_sadrzaj>18. siječnja 2018.</izvorni_sadrzaj>
    <derivirana_varijabla naziv="DomainObject.PredzadnjaOdlukaIzPredmeta.DatumDonosenjaOdluke_1">18. siječnja 2018.</derivirana_varijabla>
  </DomainObject.PredzadnjaOdlukaIzPredmeta.DatumDonosenjaOdluke>
  <DomainObject.PredzadnjaOdlukaIzPredmeta.Oznaka>
    <izvorni_sadrzaj>St-338/2016-42</izvorni_sadrzaj>
    <derivirana_varijabla naziv="DomainObject.PredzadnjaOdlukaIzPredmeta.Oznaka_1">St-338/2016-42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621DB-891C-4A6B-BFBB-5E8E55B8D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1294</properties:Characters>
  <properties:Lines>97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2018-09-28T08:37:00Z</dcterms:created>
  <dc:creator>..</dc:creator>
  <cp:lastModifiedBy>Danijela Sekulić</cp:lastModifiedBy>
  <cp:lastPrinted>2018-10-18T07:45:00Z</cp:lastPrinted>
  <dcterms:modified xmlns:xsi="http://www.w3.org/2001/XMLSchema-instance" xsi:type="dcterms:W3CDTF">2018-10-18T07:46:00Z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(AUTO NEVIO.docx)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