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3c67" w14:paraId="c5a3c67" w:rsidRDefault="00271B38" w:rsidP="00271B38" w:rsidR="00271B38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B38" w:rsidP="00271B38" w:rsidR="00271B38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1B38" w:rsidP="00271B38" w:rsidR="00271B38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1B38" w:rsidP="00271B38" w:rsidR="00271B38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1B38" w:rsidP="00271B38" w:rsidR="00271B38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271B38" w:rsidP="00271B38" w:rsidR="00271B38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271B38" w:rsidP="00271B38" w:rsidR="00271B38" w:rsidRPr="00111278">
      <w:pPr>
        <w:jc w:val="center"/>
        <w:rPr>
          <w:rFonts w:cs="Times New Roman" w:eastAsia="Times New Roman"/>
          <w:szCs w:val="24"/>
        </w:rPr>
      </w:pPr>
    </w:p>
    <w:p w:rsidRDefault="00271B38" w:rsidP="00271B38" w:rsidR="00271B38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271B38" w:rsidP="00271B38" w:rsidR="00271B38" w:rsidRPr="00111278">
      <w:pPr>
        <w:rPr>
          <w:rFonts w:cs="Times New Roman" w:eastAsia="Times New Roman"/>
          <w:szCs w:val="24"/>
        </w:rPr>
      </w:pPr>
    </w:p>
    <w:p w:rsidRDefault="00271B38" w:rsidP="00271B38" w:rsidR="00271B3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14859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26.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MUHIČ d. o. o. „u likvidaciji“ Vodnjan, Peroj 1049, OIB 50082283555, MBS 040216992,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271B38" w:rsidP="00271B38" w:rsidR="00271B38" w:rsidRPr="00111278">
      <w:pPr>
        <w:ind w:firstLine="708"/>
        <w:rPr>
          <w:rFonts w:cs="Times New Roman" w:eastAsia="Times New Roman"/>
          <w:szCs w:val="24"/>
        </w:rPr>
      </w:pPr>
    </w:p>
    <w:p w:rsidRDefault="00271B38" w:rsidP="00271B38" w:rsidR="00271B38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271B38" w:rsidP="00271B38" w:rsidR="00271B38" w:rsidRPr="00111278">
      <w:pPr>
        <w:rPr>
          <w:rFonts w:cs="Times New Roman" w:eastAsia="Times New Roman"/>
          <w:szCs w:val="24"/>
        </w:rPr>
      </w:pPr>
    </w:p>
    <w:p w:rsidRDefault="00271B38" w:rsidP="00271B38" w:rsidR="00271B38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MUHIČ d. o. o. „u likvidaciji“ Vodnjan, Peroj 1049, OIB 50082283555, MBS 040216992.</w:t>
      </w:r>
    </w:p>
    <w:p w:rsidRDefault="00271B38" w:rsidP="00271B38" w:rsidR="00271B38" w:rsidRPr="00651511">
      <w:pPr>
        <w:ind w:firstLine="708"/>
        <w:rPr>
          <w:rFonts w:cs="Times New Roman" w:eastAsia="Times New Roman"/>
          <w:szCs w:val="24"/>
        </w:rPr>
      </w:pPr>
    </w:p>
    <w:p w:rsidRDefault="00271B38" w:rsidP="00271B38" w:rsidR="00271B38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271B38" w:rsidP="00271B38" w:rsidR="00271B38" w:rsidRPr="00111278">
      <w:pPr>
        <w:ind w:firstLine="708"/>
        <w:rPr>
          <w:rFonts w:cs="Times New Roman" w:eastAsia="Times New Roman"/>
          <w:szCs w:val="24"/>
        </w:rPr>
      </w:pPr>
    </w:p>
    <w:p w:rsidRDefault="00271B38" w:rsidP="00271B38" w:rsidR="00271B38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MUHIČ d. o. o. „u likvidaciji“ Vodnjan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509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13.102,50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271B38" w:rsidP="00271B38" w:rsidR="00271B38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71B38" w:rsidP="00271B38" w:rsidR="00271B38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Tt-13/7269.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271B38" w:rsidP="00271B38" w:rsidR="00271B38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71B38" w:rsidP="00271B38" w:rsidR="00271B3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271B38" w:rsidP="00271B38" w:rsidR="00271B38" w:rsidRPr="00111278">
      <w:pPr>
        <w:jc w:val="center"/>
        <w:rPr>
          <w:rFonts w:cs="Times New Roman" w:eastAsia="Times New Roman"/>
          <w:szCs w:val="24"/>
        </w:rPr>
      </w:pPr>
    </w:p>
    <w:p w:rsidRDefault="00271B38" w:rsidP="00271B38" w:rsidR="00271B38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271B38" w:rsidP="00271B38" w:rsidR="00271B38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105EAB">
        <w:rPr>
          <w:rFonts w:cs="Times New Roman" w:eastAsia="Times New Roman"/>
          <w:szCs w:val="24"/>
        </w:rPr>
        <w:t xml:space="preserve">, v. r. </w:t>
      </w:r>
    </w:p>
    <w:p w:rsidRDefault="00271B38" w:rsidP="00271B38" w:rsidR="00271B38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271B38" w:rsidP="00271B38" w:rsidR="00271B3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271B38" w:rsidP="00271B38" w:rsidR="00271B38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271B38" w:rsidP="00271B38" w:rsidR="00271B3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271B38" w:rsidP="00271B38" w:rsidR="00271B38"/>
    <w:p w:rsidRDefault="00797123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B38" w:rsidP="00271B38" w:rsidR="00271B38">
      <w:r>
        <w:separator/>
      </w:r>
    </w:p>
  </w:endnote>
  <w:endnote w:id="0" w:type="continuationSeparator">
    <w:p w:rsidRDefault="00271B38" w:rsidP="00271B38" w:rsidR="00271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B38" w:rsidP="00271B38" w:rsidR="00271B38">
      <w:r>
        <w:separator/>
      </w:r>
    </w:p>
  </w:footnote>
  <w:footnote w:id="0" w:type="continuationSeparator">
    <w:p w:rsidRDefault="00271B38" w:rsidP="00271B38" w:rsidR="00271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B38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71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St-1057/2015-3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B38" w:rsidP="00B63FAD" w:rsidR="00B63FAD" w:rsidRPr="005153B5">
    <w:pPr>
      <w:pStyle w:val="Zaglavlje"/>
      <w:jc w:val="right"/>
    </w:pPr>
    <w:r>
      <w:rPr>
        <w:szCs w:val="24"/>
      </w:rPr>
      <w:t>11 St-1057/2015-3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62F4"/>
    <w:rsid w:val="00105EAB"/>
    <w:rsid w:val="001262F4"/>
    <w:rsid w:val="00271B38"/>
    <w:rsid w:val="0075528E"/>
    <w:rsid w:val="0079403F"/>
    <w:rsid w:val="0079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B3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B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1B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B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B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B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1B3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1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71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7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7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B3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B3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1B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B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B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B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1B3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1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71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7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7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MUHIČ d. o. o.  "u likvidaciji" VODNJAN</izvorni_sadrzaj>
    <derivirana_varijabla naziv="DomainObject.Predmet.ProtustrankaFormated_1">  MUHIČ d. o. o.  "u likvidaciji" VODNJAN</derivirana_varijabla>
  </DomainObject.Predmet.ProtustrankaFormated>
  <DomainObject.Predmet.ProtustrankaFormatedOIB>
    <izvorni_sadrzaj>  MUHIČ d. o. o.  "u likvidaciji" VODNJAN, OIB 50082283555</izvorni_sadrzaj>
    <derivirana_varijabla naziv="DomainObject.Predmet.ProtustrankaFormatedOIB_1">  MUHIČ d. o. o.  "u likvidaciji" VODNJAN, OIB 50082283555</derivirana_varijabla>
  </DomainObject.Predmet.ProtustrankaFormatedOIB>
  <DomainObject.Predmet.ProtustrankaFormatedWithAdress>
    <izvorni_sadrzaj> MUHIČ d. o. o.  "u likvidaciji" VODNJAN, Peroj 1049, 52100 Vodnjan</izvorni_sadrzaj>
    <derivirana_varijabla naziv="DomainObject.Predmet.ProtustrankaFormatedWithAdress_1"> MUHIČ d. o. o.  "u likvidaciji" VODNJAN, Peroj 1049, 52100 Vodnjan</derivirana_varijabla>
  </DomainObject.Predmet.ProtustrankaFormatedWithAdress>
  <DomainObject.Predmet.ProtustrankaFormatedWithAdressOIB>
    <izvorni_sadrzaj> MUHIČ d. o. o.  "u likvidaciji" VODNJAN, OIB 50082283555, Peroj 1049, 52100 Vodnjan</izvorni_sadrzaj>
    <derivirana_varijabla naziv="DomainObject.Predmet.ProtustrankaFormatedWithAdressOIB_1"> MUHIČ d. o. o.  "u likvidaciji" VODNJAN, OIB 50082283555, Peroj 1049, 52100 Vodnjan</derivirana_varijabla>
  </DomainObject.Predmet.ProtustrankaFormatedWithAdressOIB>
  <DomainObject.Predmet.ProtustrankaWithAdress>
    <izvorni_sadrzaj>MUHIČ d. o. o.  "u likvidaciji" VODNJAN Peroj 1049, 52100 Vodnjan</izvorni_sadrzaj>
    <derivirana_varijabla naziv="DomainObject.Predmet.ProtustrankaWithAdress_1">MUHIČ d. o. o.  "u likvidaciji" VODNJAN Peroj 1049, 52100 Vodnjan</derivirana_varijabla>
  </DomainObject.Predmet.ProtustrankaWithAdress>
  <DomainObject.Predmet.ProtustrankaWithAdressOIB>
    <izvorni_sadrzaj>MUHIČ d. o. o.  "u likvidaciji" VODNJAN, OIB 50082283555, Peroj 1049, 52100 Vodnjan</izvorni_sadrzaj>
    <derivirana_varijabla naziv="DomainObject.Predmet.ProtustrankaWithAdressOIB_1">MUHIČ d. o. o.  "u likvidaciji" VODNJAN, OIB 50082283555, Peroj 1049, 52100 Vodnjan</derivirana_varijabla>
  </DomainObject.Predmet.ProtustrankaWithAdressOIB>
  <DomainObject.Predmet.ProtustrankaNazivFormated>
    <izvorni_sadrzaj>MUHIČ d. o. o.  "u likvidaciji" VODNJAN</izvorni_sadrzaj>
    <derivirana_varijabla naziv="DomainObject.Predmet.ProtustrankaNazivFormated_1">MUHIČ d. o. o.  "u likvidaciji" VODNJAN</derivirana_varijabla>
  </DomainObject.Predmet.ProtustrankaNazivFormated>
  <DomainObject.Predmet.ProtustrankaNazivFormatedOIB>
    <izvorni_sadrzaj>MUHIČ d. o. o.  "u likvidaciji" VODNJAN, OIB 50082283555</izvorni_sadrzaj>
    <derivirana_varijabla naziv="DomainObject.Predmet.ProtustrankaNazivFormatedOIB_1">MUHIČ d. o. o.  "u likvidaciji" VODNJAN, OIB 50082283555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13102.50</izvorni_sadrzaj>
    <derivirana_varijabla naziv="DomainObject.Predmet.TrenutnaVrijednost_1">13102.50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MUHIČ d. o. o.  "u likvidaciji" VODNJAN</item>
    </izvorni_sadrzaj>
    <derivirana_varijabla naziv="DomainObject.Predmet.ProtuStrankaListFormated_1">
      <item>MUHIČ d. o. o.  "u likvidaciji" VODNJAN</item>
    </derivirana_varijabla>
  </DomainObject.Predmet.ProtuStrankaListFormated>
  <DomainObject.Predmet.ProtuStrankaListFormatedOIB>
    <izvorni_sadrzaj>
      <item>MUHIČ d. o. o.  "u likvidaciji" VODNJAN, OIB 50082283555</item>
    </izvorni_sadrzaj>
    <derivirana_varijabla naziv="DomainObject.Predmet.ProtuStrankaListFormatedOIB_1">
      <item>MUHIČ d. o. o.  "u likvidaciji" VODNJAN, OIB 50082283555</item>
    </derivirana_varijabla>
  </DomainObject.Predmet.ProtuStrankaListFormatedOIB>
  <DomainObject.Predmet.ProtuStrankaListFormatedWithAdress>
    <izvorni_sadrzaj>
      <item>MUHIČ d. o. o.  "u likvidaciji" VODNJAN, Peroj 1049, 52100 Vodnjan</item>
    </izvorni_sadrzaj>
    <derivirana_varijabla naziv="DomainObject.Predmet.ProtuStrankaListFormatedWithAdress_1">
      <item>MUHIČ d. o. o.  "u likvidaciji" VODNJAN, Peroj 1049, 52100 Vodnjan</item>
    </derivirana_varijabla>
  </DomainObject.Predmet.ProtuStrankaListFormatedWithAdress>
  <DomainObject.Predmet.ProtuStrankaListFormatedWithAdressOIB>
    <izvorni_sadrzaj>
      <item>MUHIČ d. o. o.  "u likvidaciji" VODNJAN, OIB 50082283555, Peroj 1049, 52100 Vodnjan</item>
    </izvorni_sadrzaj>
    <derivirana_varijabla naziv="DomainObject.Predmet.ProtuStrankaListFormatedWithAdressOIB_1">
      <item>MUHIČ d. o. o.  "u likvidaciji" VODNJAN, OIB 50082283555, Peroj 1049, 52100 Vodnjan</item>
    </derivirana_varijabla>
  </DomainObject.Predmet.ProtuStrankaListFormatedWithAdressOIB>
  <DomainObject.Predmet.ProtuStrankaListNazivFormated>
    <izvorni_sadrzaj>
      <item>MUHIČ d. o. o.  "u likvidaciji" VODNJAN</item>
    </izvorni_sadrzaj>
    <derivirana_varijabla naziv="DomainObject.Predmet.ProtuStrankaListNazivFormated_1">
      <item>MUHIČ d. o. o.  "u likvidaciji" VODNJAN</item>
    </derivirana_varijabla>
  </DomainObject.Predmet.ProtuStrankaListNazivFormated>
  <DomainObject.Predmet.ProtuStrankaListNazivFormatedOIB>
    <izvorni_sadrzaj>
      <item>MUHIČ d. o. o.  "u likvidaciji" VODNJAN, OIB 50082283555</item>
    </izvorni_sadrzaj>
    <derivirana_varijabla naziv="DomainObject.Predmet.ProtuStrankaListNazivFormatedOIB_1">
      <item>MUHIČ d. o. o.  "u likvidaciji" VODNJAN, OIB 50082283555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MUHIČ d. o. o.  "u likvidaciji" VODNJAN</izvorni_sadrzaj>
    <derivirana_varijabla naziv="DomainObject.Predmet.ProtustrankaIDrugi_1">MUHIČ d. o. o.  "u likvidaciji"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MUHIČ d. o. o.  "u likvidaciji" VODNJAN, OIB 50082283555, Peroj 1049, 52100 Vodnjan</izvorni_sadrzaj>
    <derivirana_varijabla naziv="DomainObject.Predmet.ProtustrankaIDrugiAdressOIB_1">MUHIČ d. o. o.  "u likvidaciji" VODNJAN, OIB 50082283555, Peroj 1049,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MUHIČ d. o. o.  "u likvidaciji" VODNJAN</item>
    </izvorni_sadrzaj>
    <derivirana_varijabla naziv="DomainObject.Predmet.SudioniciListNaziv_1">
      <item>FINANCIJSKA AGENCIJA, RC RIJEKA, PODRUŽNICA PULA, PULA</item>
      <item>MUHIČ d. o. o.  "u likvidaciji"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MUHIČ d. o. o.  "u likvidaciji" VODNJAN, OIB 50082283555, Peroj 1049,52100 Vodnjan</item>
    </izvorni_sadrzaj>
    <derivirana_varijabla naziv="DomainObject.Predmet.SudioniciListAdressOIB_1">
      <item>FINANCIJSKA AGENCIJA, RC RIJEKA, PODRUŽNICA PULA, PULA, OIB 85821130368, Giardini 5,52100 Pula</item>
      <item>MUHIČ d. o. o.  "u likvidaciji" VODNJAN, OIB 50082283555, Peroj 1049,52100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50082283555</item>
    </izvorni_sadrzaj>
    <derivirana_varijabla naziv="DomainObject.Predmet.SudioniciListNazivOIB_1">
      <item>, OIB 85821130368</item>
      <item>, OIB 50082283555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2003</properties:Characters>
  <properties:Lines>50</properties:Lines>
  <properties:Paragraphs>19</properties:Paragraphs>
  <properties:TotalTime>5</properties:TotalTime>
  <properties:ScaleCrop>false</properties:ScaleCrop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2016-02-08T07:33:00Z</dcterms:created>
  <dc:creator>Mihaela Kaligari</dc:creator>
  <dc:description/>
  <cp:keywords/>
  <cp:lastModifiedBy>Mihaela Kaligari</cp:lastModifiedBy>
  <dcterms:modified xmlns:xsi="http://www.w3.org/2001/XMLSchema-instance" xsi:type="dcterms:W3CDTF">2016-02-09T12:45:00Z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