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ce06" w14:paraId="43bce06" w:rsidRDefault="00F26740" w:rsidP="00355BF4" w:rsidR="00355BF4" w:rsidRPr="00C95E7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C95E7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C95E7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C95E7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pl-PL"/>
        </w:rPr>
        <w:t>339/15</w:t>
      </w:r>
    </w:p>
    <w:p w:rsidRDefault="00A707C8" w:rsidP="00355BF4" w:rsidR="00A707C8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C95E7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C95E7E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F26740" w:rsidRPr="00C95E7E">
        <w:rPr>
          <w:rFonts w:hAnsi="Times New Roman" w:ascii="Times New Roman"/>
          <w:color w:val="auto"/>
          <w:sz w:val="24"/>
          <w:szCs w:val="24"/>
        </w:rPr>
        <w:t>VITA RAZMINIRANJE d. o. o., Karlovac, Jamadolska 34, OIB 04366131243, 14. siječnja 2016.</w:t>
      </w:r>
    </w:p>
    <w:p w:rsidRDefault="00482513" w:rsidP="00355BF4" w:rsidR="00482513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C95E7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95E7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C95E7E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F26740" w:rsidRPr="00C95E7E">
        <w:rPr>
          <w:rFonts w:hAnsi="Times New Roman" w:ascii="Times New Roman"/>
          <w:color w:val="auto"/>
          <w:sz w:val="24"/>
          <w:szCs w:val="24"/>
        </w:rPr>
        <w:t>VITA RAZMINIRANJE d. o. o., Karlovac, Jamadolska 34, OIB 04366131243</w:t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C95E7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F26740" w:rsidRPr="00C95E7E">
        <w:rPr>
          <w:rFonts w:hAnsi="Times New Roman" w:ascii="Times New Roman"/>
          <w:color w:val="auto"/>
          <w:sz w:val="24"/>
          <w:szCs w:val="24"/>
        </w:rPr>
        <w:t>Milan Kanjer, Zagreb, II. Praćanska 6b, OIB 19841318135.</w:t>
      </w:r>
    </w:p>
    <w:p w:rsidRDefault="00355BF4" w:rsidP="00355BF4" w:rsidR="00355BF4" w:rsidRPr="00C95E7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26740" w:rsidRPr="00C95E7E">
        <w:rPr>
          <w:rFonts w:hAnsi="Times New Roman" w:ascii="Times New Roman"/>
          <w:color w:val="auto"/>
          <w:sz w:val="24"/>
          <w:szCs w:val="24"/>
        </w:rPr>
        <w:t>VITA RAZMINIRANJE d. o. o., Karlovac, Jamadolska 34, OIB 04366131243</w:t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C95E7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C95E7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C95E7E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26740" w:rsidP="00F26740" w:rsidR="00F26740" w:rsidRPr="00C95E7E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kao vjerovnik, podnio je ovom sudu 11. svibnja 2015. prijedlog za otvaranje stečajnog postupka nad dužnikom  </w:t>
      </w:r>
      <w:r w:rsidRPr="00C95E7E">
        <w:rPr>
          <w:rFonts w:hAnsi="Times New Roman" w:ascii="Times New Roman"/>
          <w:color w:val="auto"/>
          <w:sz w:val="24"/>
          <w:szCs w:val="24"/>
        </w:rPr>
        <w:t>VITA RAZMINIRANJE d.o.o. sa sjedištem u Karlovcu, Jamadolska 34, koje zastupa direktor Davor Stipetić, OIB: 04366131243.</w:t>
      </w:r>
    </w:p>
    <w:p w:rsidRDefault="00F26740" w:rsidP="00F26740" w:rsidR="00F26740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ima novčanu tražbinu prema dužniku temeljem neisplaćenih plaća za razdoblje od kolovoza 2014. do listopada 2014.</w:t>
      </w:r>
    </w:p>
    <w:p w:rsidRDefault="00F26740" w:rsidP="00F26740" w:rsidR="00F26740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>Dužnik ne ispunjava svoju obvezu obzirom da je žiro-račun dužnika blokiran te predlagatelj nije u mogućnosti naplatiti svoju tražbinu, jer dužnik u razdoblju dužem od 182 dana ima evidentirane neizvršene osnove za plaćanje, a koje je trebalo, na temelju valjanih osnova za plaćanje, bez daljnjeg pristanka dužnika naplatiti s bilo kojeg od njegovih računa.</w:t>
      </w:r>
    </w:p>
    <w:p w:rsidRDefault="00F26740" w:rsidP="00F26740" w:rsidR="00F26740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St-339/15 od 11. lipnja 2015. pokrenut prethodni postupak radi utvrđivanja uvjeta za otvaranje stečajnog postupka.</w:t>
      </w:r>
    </w:p>
    <w:p w:rsidRDefault="00F26740" w:rsidP="00F26740" w:rsidR="00F26740" w:rsidRPr="00C95E7E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Pr="00C95E7E">
        <w:rPr>
          <w:rFonts w:hAnsi="Times New Roman" w:ascii="Times New Roman"/>
          <w:color w:val="auto"/>
          <w:sz w:val="24"/>
          <w:szCs w:val="24"/>
        </w:rPr>
        <w:t>nije se protivio prijedlogu za otvaranje stečajnog postupka, navodeći da i nadalje postoje stečajni razlozi. Društvo ne obavlja djelatnost, nema zaposlenika i nema imovine.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26740" w:rsidP="00F26740" w:rsidR="00F26740" w:rsidRPr="00C95E7E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C95E7E">
        <w:rPr>
          <w:rFonts w:cs="Times New Roman" w:hAnsi="Times New Roman" w:ascii="Times New Roman"/>
        </w:rPr>
        <w:lastRenderedPageBreak/>
        <w:t xml:space="preserve">Iz izvješća privremenog stečajnog upravitelja proizlazi da je dužnik </w:t>
      </w:r>
      <w:r w:rsidRPr="00C95E7E">
        <w:rPr>
          <w:rFonts w:cs="Times New Roman" w:hAnsi="Times New Roman" w:ascii="Times New Roman"/>
          <w:bCs/>
        </w:rPr>
        <w:t xml:space="preserve">nesposoban za plaćanje, račun dužnika </w:t>
      </w:r>
      <w:r w:rsidRPr="00C95E7E">
        <w:rPr>
          <w:rFonts w:cs="Times New Roman" w:hAnsi="Times New Roman" w:ascii="Times New Roman"/>
        </w:rPr>
        <w:t>nalazi se u blokadi kontinuirano preko 400 dana, dužnik ne obavlja djelatnost,</w:t>
      </w:r>
      <w:r w:rsidRPr="00C95E7E">
        <w:rPr>
          <w:rFonts w:cs="Times New Roman" w:hAnsi="Times New Roman" w:ascii="Times New Roman"/>
          <w:bCs/>
        </w:rPr>
        <w:t xml:space="preserve"> nema radnika niti mogućnosti za nastavak daljnjeg poslovanja. Dužnik nema nekretnine, pokretnine niti naplativih potraživanja prema trećim osobama</w:t>
      </w:r>
      <w:r w:rsidRPr="00C95E7E">
        <w:rPr>
          <w:rFonts w:cs="Times New Roman" w:hAnsi="Times New Roman" w:ascii="Times New Roman"/>
        </w:rPr>
        <w:t xml:space="preserve">. </w:t>
      </w:r>
      <w:r w:rsidRPr="00C95E7E">
        <w:rPr>
          <w:rFonts w:cs="Times New Roman" w:hAnsi="Times New Roman" w:ascii="Times New Roman"/>
          <w:bCs/>
        </w:rPr>
        <w:t>Mogućnosti namirenja vjerovnika nema.</w:t>
      </w:r>
    </w:p>
    <w:p w:rsidRDefault="00482513" w:rsidP="00355BF4" w:rsidR="00482513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pl-PL"/>
        </w:rPr>
        <w:t>30.000,00</w:t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hr-HR"/>
        </w:rPr>
        <w:t>16. studenog</w:t>
      </w:r>
      <w:r w:rsidR="009027EE"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="00482513"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hr-HR"/>
        </w:rPr>
        <w:t>17. studenog</w:t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26740" w:rsidRPr="00C95E7E">
        <w:rPr>
          <w:rFonts w:hAnsi="Times New Roman" w:ascii="Times New Roman"/>
          <w:color w:val="auto"/>
          <w:sz w:val="24"/>
          <w:szCs w:val="24"/>
          <w:lang w:val="hr-HR"/>
        </w:rPr>
        <w:t>14. siječnja 2016.</w:t>
      </w:r>
    </w:p>
    <w:p w:rsidRDefault="00355BF4" w:rsidP="00355BF4" w:rsidR="00355BF4" w:rsidRPr="00C95E7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F07B8D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95E7E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F07B8D" w:rsidP="00355BF4" w:rsidR="00355BF4" w:rsidRPr="00C95E7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F07B8D" w:rsidP="00F07B8D" w:rsidR="00F07B8D" w:rsidRPr="00F07B8D">
      <w:pPr>
        <w:ind w:left="4956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07B8D" w:rsidP="00995CE9" w:rsidR="00F07B8D" w:rsidRPr="00F07B8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7B8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C95E7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C95E7E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C95E7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B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26740">
      <w:rPr>
        <w:rFonts w:hAnsi="Verdana" w:ascii="Verdana"/>
        <w:color w:val="auto"/>
        <w:sz w:val="22"/>
        <w:szCs w:val="22"/>
      </w:rPr>
      <w:t>339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BE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95E7E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07B8D"/>
    <w:rsid w:val="00F26740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B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B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B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RAZMINIRANJE d.o.o. za proizvodnju i usluge zastupanog po punomoćniku Davor Stipetić</izvorni_sadrzaj>
    <derivirana_varijabla naziv="DomainObject.Predmet.ProtustrankaFormated_1">  VITA RAZMINIRANJE d.o.o. za proizvodnju i usluge zastupanog po punomoćniku Davor Stipetić</derivirana_varijabla>
  </DomainObject.Predmet.ProtustrankaFormated>
  <DomainObject.Predmet.ProtustrankaFormatedOIB>
    <izvorni_sadrzaj>  VITA RAZMINIRANJE d.o.o. za proizvodnju i usluge, OIB 04366131243 zastupanog po punomoćniku Davor Stipetić</izvorni_sadrzaj>
    <derivirana_varijabla naziv="DomainObject.Predmet.ProtustrankaFormatedOIB_1">  VITA RAZMINIRANJE d.o.o. za proizvodnju i usluge, OIB 04366131243 zastupanog po punomoćniku Davor Stipetić</derivirana_varijabla>
  </DomainObject.Predmet.ProtustrankaFormatedOIB>
  <DomainObject.Predmet.ProtustrankaFormatedWithAdress>
    <izvorni_sadrzaj> VITA RAZMINIRANJE d.o.o. za proizvodnju i usluge, Jamadolska 34, 47000 Karlovac zastupanog po punomoćniku Davor Stipetić</izvorni_sadrzaj>
    <derivirana_varijabla naziv="DomainObject.Predmet.ProtustrankaFormatedWithAdress_1"> VITA RAZMINIRANJE d.o.o. za proizvodnju i usluge, Jamadolska 34, 47000 Karlovac zastupanog po punomoćniku Davor Stipetić</derivirana_varijabla>
  </DomainObject.Predmet.ProtustrankaFormatedWithAdress>
  <DomainObject.Predmet.ProtustrankaFormatedWithAdressOIB>
    <izvorni_sadrzaj> VITA RAZMINIRANJE d.o.o. za proizvodnju i usluge, OIB 04366131243, Jamadolska 34, 47000 Karlovac zastupanog po punomoćniku Davor Stipetić</izvorni_sadrzaj>
    <derivirana_varijabla naziv="DomainObject.Predmet.ProtustrankaFormatedWithAdressOIB_1"> VITA RAZMINIRANJE d.o.o. za proizvodnju i usluge, OIB 04366131243, Jamadolska 34, 47000 Karlovac zastupanog po punomoćniku Davor Stipetić</derivirana_varijabla>
  </DomainObject.Predmet.ProtustrankaFormatedWithAdressOIB>
  <DomainObject.Predmet.ProtustrankaWithAdress>
    <izvorni_sadrzaj>VITA RAZMINIRANJE d.o.o. za proizvodnju i usluge Jamadolska 34, 47000 Karlovac</izvorni_sadrzaj>
    <derivirana_varijabla naziv="DomainObject.Predmet.ProtustrankaWithAdress_1">VITA RAZMINIRANJE d.o.o. za proizvodnju i usluge Jamadolska 34, 47000 Karlovac</derivirana_varijabla>
  </DomainObject.Predmet.ProtustrankaWithAdress>
  <DomainObject.Predmet.ProtustrankaWithAdressOIB>
    <izvorni_sadrzaj>VITA RAZMINIRANJE d.o.o. za proizvodnju i usluge, OIB 04366131243, Jamadolska 34, 47000 Karlovac</izvorni_sadrzaj>
    <derivirana_varijabla naziv="DomainObject.Predmet.ProtustrankaWithAdressOIB_1">VITA RAZMINIRANJE d.o.o. za proizvodnju i usluge, OIB 04366131243, Jamadolska 34, 47000 Karlovac</derivirana_varijabla>
  </DomainObject.Predmet.ProtustrankaWithAdressOIB>
  <DomainObject.Predmet.ProtustrankaNazivFormated>
    <izvorni_sadrzaj>VITA RAZMINIRANJE d.o.o. za proizvodnju i usluge</izvorni_sadrzaj>
    <derivirana_varijabla naziv="DomainObject.Predmet.ProtustrankaNazivFormated_1">VITA RAZMINIRANJE d.o.o. za proizvodnju i usluge</derivirana_varijabla>
  </DomainObject.Predmet.ProtustrankaNazivFormated>
  <DomainObject.Predmet.ProtustrankaNazivFormatedOIB>
    <izvorni_sadrzaj>VITA RAZMINIRANJE d.o.o. za proizvodnju i usluge, OIB 04366131243</izvorni_sadrzaj>
    <derivirana_varijabla naziv="DomainObject.Predmet.ProtustrankaNazivFormatedOIB_1">VITA RAZMINIRANJE d.o.o. za proizvodnju i usluge, OIB 04366131243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Mamić zastupanog po punomoćniku Zoran Vukelić; vjerovnici</izvorni_sadrzaj>
    <derivirana_varijabla naziv="DomainObject.Predmet.StrankaFormated_1">  Andreja Mamić zastupanog po punomoćniku Zoran Vukelić; vjerovnici</derivirana_varijabla>
  </DomainObject.Predmet.StrankaFormated>
  <DomainObject.Predmet.StrankaFormatedOIB>
    <izvorni_sadrzaj>  Andreja Mamić, OIB 48906705857 zastupanog po punomoćniku Zoran Vukelić; vjerovnici</izvorni_sadrzaj>
    <derivirana_varijabla naziv="DomainObject.Predmet.StrankaFormatedOIB_1">  Andreja Mamić, OIB 48906705857 zastupanog po punomoćniku Zoran Vukelić; vjerovnici</derivirana_varijabla>
  </DomainObject.Predmet.StrankaFormatedOIB>
  <DomainObject.Predmet.StrankaFormatedWithAdress>
    <izvorni_sadrzaj> Andreja Mamić, Zagrad 39a, 47000 Karlovac zastupanog po punomoćniku Zoran Vukelić; vjerovnici</izvorni_sadrzaj>
    <derivirana_varijabla naziv="DomainObject.Predmet.StrankaFormatedWithAdress_1"> Andreja Mamić, Zagrad 39a, 47000 Karlovac zastupanog po punomoćniku Zoran Vukelić; vjerovnici</derivirana_varijabla>
  </DomainObject.Predmet.StrankaFormatedWithAdress>
  <DomainObject.Predmet.StrankaFormatedWithAdressOIB>
    <izvorni_sadrzaj> Andreja Mamić, OIB 48906705857, Zagrad 39a, 47000 Karlovac zastupanog po punomoćniku Zoran Vukelić; vjerovnici</izvorni_sadrzaj>
    <derivirana_varijabla naziv="DomainObject.Predmet.StrankaFormatedWithAdressOIB_1"> Andreja Mamić, OIB 48906705857, Zagrad 39a, 47000 Karlovac zastupanog po punomoćniku Zoran Vukelić; vjerovnici</derivirana_varijabla>
  </DomainObject.Predmet.StrankaFormatedWithAdressOIB>
  <DomainObject.Predmet.StrankaWithAdress>
    <izvorni_sadrzaj>Andreja Mamić Zagrad 39a,47000 Karlovac,vjerovnici </izvorni_sadrzaj>
    <derivirana_varijabla naziv="DomainObject.Predmet.StrankaWithAdress_1">Andreja Mamić Zagrad 39a,47000 Karlovac,vjerovnici </derivirana_varijabla>
  </DomainObject.Predmet.StrankaWithAdress>
  <DomainObject.Predmet.StrankaWithAdressOIB>
    <izvorni_sadrzaj>Andreja Mamić, OIB 48906705857, Zagrad 39a,47000 Karlovac,vjerovnici</izvorni_sadrzaj>
    <derivirana_varijabla naziv="DomainObject.Predmet.StrankaWithAdressOIB_1">Andreja Mamić, OIB 48906705857, Zagrad 39a,47000 Karlovac,vjerovnici</derivirana_varijabla>
  </DomainObject.Predmet.StrankaWithAdressOIB>
  <DomainObject.Predmet.StrankaNazivFormated>
    <izvorni_sadrzaj>Andreja Mamić,vjerovnici</izvorni_sadrzaj>
    <derivirana_varijabla naziv="DomainObject.Predmet.StrankaNazivFormated_1">Andreja Mamić,vjerovnici</derivirana_varijabla>
  </DomainObject.Predmet.StrankaNazivFormated>
  <DomainObject.Predmet.StrankaNazivFormatedOIB>
    <izvorni_sadrzaj>Andreja Mamić, OIB 48906705857,vjerovnici</izvorni_sadrzaj>
    <derivirana_varijabla naziv="DomainObject.Predmet.StrankaNazivFormatedOIB_1">Andreja Mamić, OIB 48906705857,vjerovnici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Andreja Mamić zastupanog po punomoćniku Zoran Vukelić</item>
      <item>vjerovnici</item>
    </izvorni_sadrzaj>
    <derivirana_varijabla naziv="DomainObject.Predmet.StrankaListFormated_1">
      <item>Andreja Mamić zastupanog po punomoćniku Zoran Vukelić</item>
      <item>vjerovnici</item>
    </derivirana_varijabla>
  </DomainObject.Predmet.StrankaListFormated>
  <DomainObject.Predmet.StrankaListFormatedOIB>
    <izvorni_sadrzaj>
      <item>Andreja Mamić, OIB 48906705857 zastupanog po punomoćniku Zoran Vukelić</item>
      <item>vjerovnici</item>
    </izvorni_sadrzaj>
    <derivirana_varijabla naziv="DomainObject.Predmet.StrankaListFormatedOIB_1">
      <item>Andreja Mamić, OIB 48906705857 zastupanog po punomoćniku Zoran Vukelić</item>
      <item>vjerovnici</item>
    </derivirana_varijabla>
  </DomainObject.Predmet.StrankaListFormatedOIB>
  <DomainObject.Predmet.StrankaListFormatedWithAdress>
    <izvorni_sadrzaj>
      <item>Andreja Mamić, Zagrad 39a, 47000 Karlovac zastupanog po punomoćniku Zoran Vukelić</item>
      <item>vjerovnici</item>
    </izvorni_sadrzaj>
    <derivirana_varijabla naziv="DomainObject.Predmet.StrankaListFormatedWithAdress_1">
      <item>Andreja Mamić, Zagrad 39a, 47000 Karlovac zastupanog po punomoćniku Zoran Vukelić</item>
      <item>vjerovnici</item>
    </derivirana_varijabla>
  </DomainObject.Predmet.StrankaListFormatedWithAdress>
  <DomainObject.Predmet.StrankaListFormatedWithAdressOIB>
    <izvorni_sadrzaj>
      <item>Andreja Mamić, OIB 48906705857, Zagrad 39a, 47000 Karlovac zastupanog po punomoćniku Zoran Vukelić</item>
      <item>vjerovnici</item>
    </izvorni_sadrzaj>
    <derivirana_varijabla naziv="DomainObject.Predmet.StrankaListFormatedWithAdressOIB_1">
      <item>Andreja Mamić, OIB 48906705857, Zagrad 39a, 47000 Karlovac zastupanog po punomoćniku Zoran Vukelić</item>
      <item>vjerovnici</item>
    </derivirana_varijabla>
  </DomainObject.Predmet.StrankaListFormatedWithAdressOIB>
  <DomainObject.Predmet.StrankaListNazivFormated>
    <izvorni_sadrzaj>
      <item>Andreja Mamić</item>
      <item>vjerovnici</item>
    </izvorni_sadrzaj>
    <derivirana_varijabla naziv="DomainObject.Predmet.StrankaListNazivFormated_1">
      <item>Andreja Mamić</item>
      <item>vjerovnici</item>
    </derivirana_varijabla>
  </DomainObject.Predmet.StrankaListNazivFormated>
  <DomainObject.Predmet.StrankaListNazivFormatedOIB>
    <izvorni_sadrzaj>
      <item>Andreja Mamić, OIB 48906705857</item>
      <item>vjerovnici</item>
    </izvorni_sadrzaj>
    <derivirana_varijabla naziv="DomainObject.Predmet.StrankaListNazivFormatedOIB_1">
      <item>Andreja Mamić, OIB 48906705857</item>
      <item>vjerovnici</item>
    </derivirana_varijabla>
  </DomainObject.Predmet.StrankaListNazivFormatedOIB>
  <DomainObject.Predmet.ProtuStrankaListFormated>
    <izvorni_sadrzaj>
      <item>VITA RAZMINIRANJE d.o.o. za proizvodnju i usluge zastupanog po punomoćniku Davor Stipetić</item>
    </izvorni_sadrzaj>
    <derivirana_varijabla naziv="DomainObject.Predmet.ProtuStrankaListFormated_1">
      <item>VITA RAZMINIRANJE d.o.o. za proizvodnju i usluge zastupanog po punomoćniku Davor Stipetić</item>
    </derivirana_varijabla>
  </DomainObject.Predmet.ProtuStrankaListFormated>
  <DomainObject.Predmet.ProtuStrankaListFormatedOIB>
    <izvorni_sadrzaj>
      <item>VITA RAZMINIRANJE d.o.o. za proizvodnju i usluge, OIB 04366131243 zastupanog po punomoćniku Davor Stipetić</item>
    </izvorni_sadrzaj>
    <derivirana_varijabla naziv="DomainObject.Predmet.ProtuStrankaListFormatedOIB_1">
      <item>VITA RAZMINIRANJE d.o.o. za proizvodnju i usluge, OIB 04366131243 zastupanog po punomoćniku Davor Stipetić</item>
    </derivirana_varijabla>
  </DomainObject.Predmet.ProtuStrankaListFormatedOIB>
  <DomainObject.Predmet.ProtuStrankaListFormatedWithAdress>
    <izvorni_sadrzaj>
      <item>VITA RAZMINIRANJE d.o.o. za proizvodnju i usluge, Jamadolska 34, 47000 Karlovac zastupanog po punomoćniku Davor Stipetić</item>
    </izvorni_sadrzaj>
    <derivirana_varijabla naziv="DomainObject.Predmet.ProtuStrankaListFormatedWithAdress_1">
      <item>VITA RAZMINIRANJE d.o.o. za proizvodnju i usluge, Jamadolska 34, 47000 Karlovac zastupanog po punomoćniku Davor Stipetić</item>
    </derivirana_varijabla>
  </DomainObject.Predmet.ProtuStrankaListFormatedWithAdress>
  <DomainObject.Predmet.ProtuStrankaListFormatedWithAdressOIB>
    <izvorni_sadrzaj>
      <item>VITA RAZMINIRANJE d.o.o. za proizvodnju i usluge, OIB 04366131243, Jamadolska 34, 47000 Karlovac zastupanog po punomoćniku Davor Stipetić</item>
    </izvorni_sadrzaj>
    <derivirana_varijabla naziv="DomainObject.Predmet.ProtuStrankaListFormatedWithAdressOIB_1">
      <item>VITA RAZMINIRANJE d.o.o. za proizvodnju i usluge, OIB 04366131243, Jamadolska 34, 47000 Karlovac zastupanog po punomoćniku Davor Stipetić</item>
    </derivirana_varijabla>
  </DomainObject.Predmet.ProtuStrankaListFormatedWithAdressOIB>
  <DomainObject.Predmet.ProtuStrankaListNazivFormated>
    <izvorni_sadrzaj>
      <item>VITA RAZMINIRANJE d.o.o. za proizvodnju i usluge</item>
    </izvorni_sadrzaj>
    <derivirana_varijabla naziv="DomainObject.Predmet.ProtuStrankaListNazivFormated_1">
      <item>VITA RAZMINIRANJE d.o.o. za proizvodnju i usluge</item>
    </derivirana_varijabla>
  </DomainObject.Predmet.ProtuStrankaListNazivFormated>
  <DomainObject.Predmet.ProtuStrankaListNazivFormatedOIB>
    <izvorni_sadrzaj>
      <item>VITA RAZMINIRANJE d.o.o. za proizvodnju i usluge, OIB 04366131243</item>
    </izvorni_sadrzaj>
    <derivirana_varijabla naziv="DomainObject.Predmet.ProtuStrankaListNazivFormatedOIB_1">
      <item>VITA RAZMINIRANJE d.o.o. za proizvodnju i usluge, OIB 04366131243</item>
    </derivirana_varijabla>
  </DomainObject.Predmet.ProtuStrankaListNazivFormatedOIB>
  <DomainObject.Predmet.OstaliListFormated>
    <izvorni_sadrzaj>
      <item>Zoran Vukelić punomoćnik sudionika u postupku Andreja Mamić</item>
      <item>Davor Stipetić punomoćnik sudionika u postupku VITA RAZMINIRANJE d.o.o. za proizvodnju i usluge</item>
      <item>Milan Kanjer</item>
    </izvorni_sadrzaj>
    <derivirana_varijabla naziv="DomainObject.Predmet.OstaliListFormated_1">
      <item>Zoran Vukelić punomoćnik sudionika u postupku Andreja Mamić</item>
      <item>Davor Stipetić punomoćnik sudionika u postupku VITA RAZMINIRANJE d.o.o. za proizvodnju i usluge</item>
      <item>Milan Kanjer</item>
    </derivirana_varijabla>
  </DomainObject.Predmet.OstaliListFormated>
  <DomainObject.Predmet.OstaliListFormatedOIB>
    <izvorni_sadrzaj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izvorni_sadrzaj>
    <derivirana_varijabla naziv="DomainObject.Predmet.OstaliListFormatedOIB_1"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derivirana_varijabla>
  </DomainObject.Predmet.OstaliListFormatedOIB>
  <DomainObject.Predmet.OstaliListFormatedWithAdress>
    <izvorni_sadrzaj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 6a, 10000 Zagreb</item>
    </izvorni_sadrzaj>
    <derivirana_varijabla naziv="DomainObject.Predmet.OstaliListFormatedWithAdress_1"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 6a, 10000 Zagreb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 6a, 10000 Zagreb</item>
    </izvorni_sadrzaj>
    <derivirana_varijabla naziv="DomainObject.Predmet.OstaliListFormatedWithAdressOIB_1"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 6a, 10000 Zagreb</item>
    </derivirana_varijabla>
  </DomainObject.Predmet.OstaliListFormatedWithAdressOIB>
  <DomainObject.Predmet.OstaliListNazivFormated>
    <izvorni_sadrzaj>
      <item>Zoran Vukelić</item>
      <item>Davor Stipetić</item>
      <item>Milan Kanjer</item>
    </izvorni_sadrzaj>
    <derivirana_varijabla naziv="DomainObject.Predmet.OstaliListNazivFormated_1">
      <item>Zoran Vukelić</item>
      <item>Davor Stipetić</item>
      <item>Milan Kanjer</item>
    </derivirana_varijabla>
  </DomainObject.Predmet.OstaliListNazivFormated>
  <DomainObject.Predmet.OstaliListNazivFormatedOIB>
    <izvorni_sadrzaj>
      <item>Zoran Vukelić, OIB 13377919062</item>
      <item>Davor Stipetić, OIB 65538072851</item>
      <item>Milan Kanjer, OIB 19841318135</item>
    </izvorni_sadrzaj>
    <derivirana_varijabla naziv="DomainObject.Predmet.OstaliListNazivFormatedOIB_1">
      <item>Zoran Vukelić, OIB 13377919062</item>
      <item>Davor Stipetić, OIB 65538072851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Mamić i dr.</izvorni_sadrzaj>
    <derivirana_varijabla naziv="DomainObject.Predmet.StrankaIDrugi_1">Andreja Mamić i dr.</derivirana_varijabla>
  </DomainObject.Predmet.StrankaIDrugi>
  <DomainObject.Predmet.ProtustrankaIDrugi>
    <izvorni_sadrzaj>VITA RAZMINIRANJE d.o.o. za proizvodnju i usluge</izvorni_sadrzaj>
    <derivirana_varijabla naziv="DomainObject.Predmet.ProtustrankaIDrugi_1">VITA RAZMINIRANJE d.o.o. za proizvodnju i usluge</derivirana_varijabla>
  </DomainObject.Predmet.ProtustrankaIDrugi>
  <DomainObject.Predmet.StrankaIDrugiAdressOIB>
    <izvorni_sadrzaj>Andreja Mamić, OIB 48906705857, Zagrad 39a, 47000 Karlovac i dr.</izvorni_sadrzaj>
    <derivirana_varijabla naziv="DomainObject.Predmet.StrankaIDrugiAdressOIB_1">Andreja Mamić, OIB 48906705857, Zagrad 39a, 47000 Karlovac i dr.</derivirana_varijabla>
  </DomainObject.Predmet.StrankaIDrugiAdressOIB>
  <DomainObject.Predmet.ProtustrankaIDrugiAdressOIB>
    <izvorni_sadrzaj>VITA RAZMINIRANJE d.o.o. za proizvodnju i usluge, OIB 04366131243, Jamadolska 34, 47000 Karlovac</izvorni_sadrzaj>
    <derivirana_varijabla naziv="DomainObject.Predmet.ProtustrankaIDrugiAdressOIB_1">VITA RAZMINIRANJE d.o.o. za proizvodnju i usluge, OIB 04366131243, Jamadolska 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Mamić</item>
      <item>VITA RAZMINIRANJE d.o.o. za proizvodnju i usluge</item>
      <item>vjerovnici</item>
      <item>Zoran Vukelić</item>
      <item>Davor Stipetić</item>
      <item>Milan Kanjer</item>
    </izvorni_sadrzaj>
    <derivirana_varijabla naziv="DomainObject.Predmet.SudioniciListNaziv_1">
      <item>Andreja Mamić</item>
      <item>VITA RAZMINIRANJE d.o.o. za proizvodnju i usluge</item>
      <item>vjerovnici</item>
      <item>Zoran Vukelić</item>
      <item>Davor Stipetić</item>
      <item>Milan Kanjer</item>
    </derivirana_varijabla>
  </DomainObject.Predmet.SudioniciListNaziv>
  <DomainObject.Predmet.SudioniciListAdressOIB>
    <izvorni_sadrzaj>
      <item>Andreja Mamić, OIB 48906705857, Zagrad 39a,47000 Karlovac</item>
      <item>VITA RAZMINIRANJE d.o.o. za proizvodnju i usluge, OIB 04366131243, Jamadolska 34,47000 Karlovac</item>
      <item>vjerovnici</item>
      <item>Zoran Vukelić, OIB 13377919062, Mihanovićeva 8b,43000 Bjelovar</item>
      <item>Davor Stipetić, OIB 65538072851, Senjska Ulica 2b,47000 Karlovac</item>
      <item>Milan Kanjer, OIB 19841318135, II. Praćanska  6a,10000 Zagreb</item>
    </izvorni_sadrzaj>
    <derivirana_varijabla naziv="DomainObject.Predmet.SudioniciListAdressOIB_1">
      <item>Andreja Mamić, OIB 48906705857, Zagrad 39a,47000 Karlovac</item>
      <item>VITA RAZMINIRANJE d.o.o. za proizvodnju i usluge, OIB 04366131243, Jamadolska 34,47000 Karlovac</item>
      <item>vjerovnici</item>
      <item>Zoran Vukelić, OIB 13377919062, Mihanovićeva 8b,43000 Bjelovar</item>
      <item>Davor Stipetić, OIB 65538072851, Senjska Ulica 2b,47000 Karlovac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48906705857</item>
      <item>, OIB 04366131243</item>
      <item>, OIB null</item>
      <item>, OIB 13377919062</item>
      <item>, OIB 65538072851</item>
      <item>, OIB 19841318135</item>
    </izvorni_sadrzaj>
    <derivirana_varijabla naziv="DomainObject.Predmet.SudioniciListNazivOIB_1">
      <item>, OIB 48906705857</item>
      <item>, OIB 04366131243</item>
      <item>, OIB null</item>
      <item>, OIB 13377919062</item>
      <item>, OIB 65538072851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769</properties:Words>
  <properties:Characters>4248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2016-01-14T09:39:00Z</dcterms:created>
  <dc:creator>ksvajger</dc:creator>
  <cp:lastModifiedBy>Kristina Švajger</cp:lastModifiedBy>
  <cp:lastPrinted>2016-01-14T09:40:00Z</cp:lastPrinted>
  <dcterms:modified xmlns:xsi="http://www.w3.org/2001/XMLSchema-instance" xsi:type="dcterms:W3CDTF">2016-01-14T09:41:00Z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