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d86867" w14:paraId="7d86867" w:rsidRDefault="00E93CEF" w:rsidP="00E93CEF" w:rsidR="00E93CEF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782955" cx="600075"/>
            <wp:effectExtent b="0" r="952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cx="http://schemas.microsoft.com/office/drawing/2014/chartex" xmlns:w16se="http://schemas.microsoft.com/office/word/2015/wordml/symex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82955" cx="600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                    </w:t>
      </w:r>
    </w:p>
    <w:p w:rsidRDefault="00E93CEF" w:rsidP="00E93CEF" w:rsidR="00E93CEF">
      <w:pPr>
        <w:tabs>
          <w:tab w:pos="7020" w:val="left"/>
        </w:tabs>
      </w:pPr>
      <w:r>
        <w:t xml:space="preserve">REPUBLIKA HRVATSKA </w:t>
      </w:r>
    </w:p>
    <w:p w:rsidRDefault="00E93CEF" w:rsidP="00E93CEF" w:rsidR="00E93CEF">
      <w:r>
        <w:t>Trgovački sud u Zagrebu</w:t>
      </w:r>
    </w:p>
    <w:p w:rsidRDefault="00E93CEF" w:rsidP="00E93CEF" w:rsidR="00E93CEF">
      <w:r>
        <w:t>Zagreb, Amruševa 2/II</w:t>
      </w:r>
    </w:p>
    <w:p w:rsidRDefault="00E93CEF" w:rsidP="00E93CEF" w:rsidR="00E93CEF"/>
    <w:p w:rsidRDefault="00E93CEF" w:rsidP="00E93CEF" w:rsidR="00E93CEF"/>
    <w:p w:rsidRDefault="00E93CEF" w:rsidP="00E93CEF" w:rsidR="00E93CEF">
      <w:pPr>
        <w:jc w:val="both"/>
      </w:pPr>
      <w:r>
        <w:t xml:space="preserve"> </w:t>
      </w:r>
      <w:r>
        <w:tab/>
      </w:r>
      <w:r w:rsidR="00277257">
        <w:t>Trgovački sud u Z</w:t>
      </w:r>
      <w:r w:rsidR="00277257" w:rsidRPr="00277257">
        <w:t>agrebu</w:t>
      </w:r>
      <w:r>
        <w:t xml:space="preserve">, </w:t>
      </w:r>
      <w:r w:rsidR="008A170A">
        <w:t xml:space="preserve">po sudskoj savjetnici tog suda </w:t>
      </w:r>
      <w:r w:rsidR="00EA1774">
        <w:t>Teni Kovačić</w:t>
      </w:r>
      <w:r>
        <w:t>, u skraćenom stečajnom postupku</w:t>
      </w:r>
      <w:r w:rsidR="008B5423">
        <w:t>,</w:t>
      </w:r>
      <w:r>
        <w:t xml:space="preserve"> pod poslovnim brojem</w:t>
      </w:r>
      <w:r w:rsidR="00EA1774">
        <w:t>:</w:t>
      </w:r>
      <w:r>
        <w:t xml:space="preserve"> </w:t>
      </w:r>
      <w:r w:rsidR="008A170A">
        <w:t>St-</w:t>
      </w:r>
      <w:r w:rsidR="00A73D0C">
        <w:t>551</w:t>
      </w:r>
      <w:r w:rsidR="00E37495">
        <w:t>/1</w:t>
      </w:r>
      <w:r w:rsidR="00C61D41">
        <w:t>8</w:t>
      </w:r>
      <w:r>
        <w:t>, temelj</w:t>
      </w:r>
      <w:r w:rsidR="00176870">
        <w:t>em</w:t>
      </w:r>
      <w:r>
        <w:t xml:space="preserve"> odredbe čl. 430. Stečajnog zakona („Narodne novine“ br. 71/15</w:t>
      </w:r>
      <w:r w:rsidR="00CA0FC0">
        <w:t>, 104/17</w:t>
      </w:r>
      <w:r w:rsidR="00277257">
        <w:t>, dalje: SZ</w:t>
      </w:r>
      <w:r>
        <w:t xml:space="preserve">), dana </w:t>
      </w:r>
      <w:r w:rsidR="005F30D7">
        <w:t>16</w:t>
      </w:r>
      <w:r w:rsidR="00E37495">
        <w:t xml:space="preserve">. </w:t>
      </w:r>
      <w:r w:rsidR="005F30D7">
        <w:t>listopada</w:t>
      </w:r>
      <w:r w:rsidR="00E37495">
        <w:t xml:space="preserve"> 2018</w:t>
      </w:r>
      <w:r>
        <w:t>.</w:t>
      </w:r>
      <w:r w:rsidR="00277257">
        <w:t xml:space="preserve"> godine</w:t>
      </w:r>
      <w:r>
        <w:t>, objavljuje:</w:t>
      </w:r>
    </w:p>
    <w:p w:rsidRDefault="00E93CEF" w:rsidP="00E93CEF" w:rsidR="00E93CEF">
      <w:pPr>
        <w:jc w:val="center"/>
        <w:rPr>
          <w:b/>
          <w:sz w:val="28"/>
          <w:szCs w:val="28"/>
        </w:rPr>
      </w:pPr>
    </w:p>
    <w:p w:rsidRDefault="00E93CEF" w:rsidP="00E93CEF" w:rsidR="00E93CEF">
      <w:pPr>
        <w:jc w:val="center"/>
        <w:rPr>
          <w:sz w:val="28"/>
          <w:szCs w:val="28"/>
        </w:rPr>
      </w:pPr>
      <w:r>
        <w:rPr>
          <w:sz w:val="28"/>
          <w:szCs w:val="28"/>
        </w:rPr>
        <w:t>O G L A S</w:t>
      </w:r>
    </w:p>
    <w:p w:rsidRDefault="00E93CEF" w:rsidP="00E93CEF" w:rsidR="00E93CEF">
      <w:pPr>
        <w:rPr>
          <w:b/>
        </w:rPr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Za dužnika </w:t>
      </w:r>
      <w:r w:rsidR="00A73D0C">
        <w:t xml:space="preserve">AGRO SAT d.o.o. iz Zagreba, (Grad Zagreb), Tratinska </w:t>
      </w:r>
      <w:r w:rsidR="009E4943">
        <w:t>ulica</w:t>
      </w:r>
      <w:r w:rsidR="00A73D0C">
        <w:t xml:space="preserve"> 13</w:t>
      </w:r>
      <w:r w:rsidR="00277257">
        <w:t>, OIB:</w:t>
      </w:r>
      <w:r w:rsidR="00922046">
        <w:t xml:space="preserve"> </w:t>
      </w:r>
      <w:r w:rsidR="00A73D0C">
        <w:t>30850938048</w:t>
      </w:r>
      <w:r>
        <w:t xml:space="preserve">. </w:t>
      </w:r>
    </w:p>
    <w:p w:rsidRDefault="00E93CEF" w:rsidP="00E93CEF" w:rsidR="00E93CEF">
      <w:pPr>
        <w:pStyle w:val="Odlomakpopisa"/>
        <w:ind w:left="1428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 xml:space="preserve">Iznos duga evidentiran na temelju neizvršenih osnova za plaćanje je </w:t>
      </w:r>
      <w:r w:rsidR="00A73D0C">
        <w:t>99.927,36</w:t>
      </w:r>
      <w:r>
        <w:t xml:space="preserve"> kn.</w:t>
      </w:r>
    </w:p>
    <w:p w:rsidRDefault="00E93CEF" w:rsidP="00E93CEF" w:rsidR="00E93CEF">
      <w:pPr>
        <w:ind w:left="709"/>
        <w:jc w:val="both"/>
      </w:pPr>
      <w:r>
        <w:t xml:space="preserve"> </w:t>
      </w: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osobe ovlaštene za zastupanje dužnika po zakonu u roku 15 dana od dana objave oglasa podnijeti sudu javnobilježnički ovjerovljen popis imovine i obveza na propisanom obrascu.</w:t>
      </w:r>
    </w:p>
    <w:p w:rsidRDefault="00E93CEF" w:rsidP="00E93CEF" w:rsidR="00E93CEF">
      <w:pPr>
        <w:ind w:firstLine="720"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Pozivaju se vjerovnici dužnika najkasnije u roku od 45 dana od dana objave ovog oglasa predložiti otvaranje stečajnog postupka te po pozivu suda predujmiti sredstva za namirenje troškova postupka.</w:t>
      </w:r>
    </w:p>
    <w:p w:rsidRDefault="00E93CEF" w:rsidP="00E93CEF" w:rsidR="00E93CEF">
      <w:pPr>
        <w:pStyle w:val="Odlomakpopisa"/>
        <w:ind w:left="709"/>
        <w:jc w:val="both"/>
      </w:pPr>
    </w:p>
    <w:p w:rsidRDefault="00E93CEF" w:rsidP="00E93CEF" w:rsidR="00E93CEF">
      <w:pPr>
        <w:pStyle w:val="Odlomakpopisa"/>
        <w:numPr>
          <w:ilvl w:val="0"/>
          <w:numId w:val="1"/>
        </w:numPr>
        <w:ind w:left="709"/>
        <w:jc w:val="both"/>
      </w:pPr>
      <w:r>
        <w:t>UPOZORENJE:</w:t>
      </w:r>
    </w:p>
    <w:p w:rsidRDefault="00E93CEF" w:rsidP="00E93CEF" w:rsidR="00E93CEF">
      <w:pPr>
        <w:pStyle w:val="Odlomakpopisa"/>
        <w:ind w:left="709"/>
        <w:jc w:val="both"/>
      </w:pPr>
      <w:r>
        <w:t>Ako osobe ovlaštene za zastupanje dužnika po zakonu u roku od 15 dana ne podnesu popis imovine i obveza dužnika ili ako iz tog</w:t>
      </w:r>
      <w:r w:rsidR="008B5423">
        <w:t>a</w:t>
      </w:r>
      <w:r>
        <w:t xml:space="preserve"> popisa proizlazi da dužnik ima imovinu koja nije dostatna za namirenje predvidivih troškova stečajnog postupka, ili ako u roku od 45 dana niti jedan vjerovnik ne predloži otvaranje stečajnog postupka i ne predujmi sredstva za namirenje troškova postupka, smatrat će se da je dužnik nesposoban za plaćanje. </w:t>
      </w:r>
    </w:p>
    <w:p w:rsidRDefault="00E93CEF" w:rsidP="00E93CEF" w:rsidR="00E93CEF">
      <w:pPr>
        <w:pStyle w:val="Odlomakpopisa"/>
        <w:ind w:left="709"/>
        <w:jc w:val="both"/>
      </w:pPr>
      <w:r>
        <w:t>U tom slučaju sud će po službenoj dužnosti donijeti rješenje o otvaranju i zaključenju skraćenog stečajnog postupka.</w:t>
      </w:r>
    </w:p>
    <w:p w:rsidRDefault="00E93CEF" w:rsidP="00E93CEF" w:rsidR="00E93CEF">
      <w:pPr>
        <w:jc w:val="center"/>
      </w:pPr>
    </w:p>
    <w:p w:rsidRDefault="00E93CEF" w:rsidP="00E93CEF" w:rsidR="00E93CEF">
      <w:pPr>
        <w:jc w:val="center"/>
      </w:pPr>
      <w:r>
        <w:t>U Zagrebu</w:t>
      </w:r>
      <w:r w:rsidR="008B5423">
        <w:t xml:space="preserve">, </w:t>
      </w:r>
      <w:r w:rsidR="003C3C9B">
        <w:t xml:space="preserve">dana </w:t>
      </w:r>
      <w:r w:rsidR="005F30D7">
        <w:t>16</w:t>
      </w:r>
      <w:r w:rsidR="00E37495">
        <w:t xml:space="preserve">. </w:t>
      </w:r>
      <w:r w:rsidR="005F30D7">
        <w:t>listopad</w:t>
      </w:r>
      <w:r w:rsidR="00E37495">
        <w:t>a 2018</w:t>
      </w:r>
      <w:r>
        <w:t>.</w:t>
      </w:r>
      <w:r w:rsidR="003C3C9B">
        <w:t xml:space="preserve"> godine</w:t>
      </w:r>
    </w:p>
    <w:p w:rsidRDefault="00E93CEF" w:rsidP="00E93CEF" w:rsidR="00E93CEF"/>
    <w:p w:rsidRDefault="00E93CEF" w:rsidP="00367106" w:rsidR="00367106">
      <w:pPr>
        <w:overflowPunct w:val="false"/>
        <w:autoSpaceDE w:val="false"/>
        <w:autoSpaceDN w:val="false"/>
        <w:adjustRightInd w:val="false"/>
        <w:jc w:val="right"/>
      </w:pPr>
      <w:r>
        <w:t xml:space="preserve">        </w:t>
      </w:r>
      <w:r w:rsidR="00EA1774">
        <w:t>S</w:t>
      </w:r>
      <w:r w:rsidR="00367106">
        <w:t>udska savjetnica:</w:t>
      </w:r>
    </w:p>
    <w:p w:rsidRDefault="00367106" w:rsidP="00EA1774" w:rsidR="00367106">
      <w:pPr>
        <w:ind w:firstLine="708" w:left="5664"/>
        <w:jc w:val="right"/>
        <w:rPr>
          <w:lang w:val="da-DK"/>
        </w:rPr>
      </w:pPr>
      <w:r>
        <w:t xml:space="preserve">     </w:t>
      </w:r>
      <w:r w:rsidR="00EA1774">
        <w:t>Tena Kovačić</w:t>
      </w:r>
      <w:r w:rsidR="00D46EB6">
        <w:rPr>
          <w:lang w:val="da-DK"/>
        </w:rPr>
        <w:t>, v.r.</w:t>
      </w:r>
    </w:p>
    <w:p w:rsidRDefault="00D46EB6" w:rsidP="00D46EB6" w:rsidR="00D46EB6">
      <w:pPr>
        <w:rPr>
          <w:lang w:val="da-DK"/>
        </w:rPr>
      </w:pPr>
    </w:p>
    <w:p w:rsidRDefault="00D46EB6" w:rsidP="00D46EB6" w:rsidR="00D46EB6">
      <w:pPr>
        <w:rPr>
          <w:lang w:val="da-DK"/>
        </w:rPr>
      </w:pPr>
      <w:r>
        <w:rPr>
          <w:lang w:val="da-DK"/>
        </w:rPr>
        <w:t>Za točnost otpravka – ovlašteni službenik:</w:t>
      </w:r>
    </w:p>
    <w:p w:rsidRDefault="00D46EB6" w:rsidP="00D46EB6" w:rsidR="00D46EB6">
      <w:r>
        <w:rPr>
          <w:lang w:val="da-DK"/>
        </w:rPr>
        <w:t>Tihomir Vučić</w:t>
      </w:r>
    </w:p>
    <w:p w:rsidRDefault="007644BB" w:rsidR="007644BB"/>
    <w:sectPr w:rsidR="007644BB">
      <w:headerReference w:type="default" r:id="rId9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8139D" w:rsidP="00946EF1" w:rsidR="0088139D">
      <w:r>
        <w:separator/>
      </w:r>
    </w:p>
  </w:endnote>
  <w:endnote w:id="0" w:type="continuationSeparator">
    <w:p w:rsidRDefault="0088139D" w:rsidP="00946EF1" w:rsidR="0088139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5B" w:usb0="E0002EFF"/>
  </w:font>
  <w:font w:name="Calibri">
    <w:panose1 w:val="020F0502020204030204"/>
    <w:charset w:val="EE"/>
    <w:family w:val="swiss"/>
    <w:pitch w:val="variable"/>
    <w:sig w:csb1="00000000" w:csb0="000001FF" w:usb3="00000000" w:usb2="00000009" w:usb1="C000247B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6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8139D" w:rsidP="00946EF1" w:rsidR="0088139D">
      <w:r>
        <w:separator/>
      </w:r>
    </w:p>
  </w:footnote>
  <w:footnote w:id="0" w:type="continuationSeparator">
    <w:p w:rsidRDefault="0088139D" w:rsidP="00946EF1" w:rsidR="0088139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61D41" w:rsidP="00946EF1" w:rsidR="00946EF1">
    <w:pPr>
      <w:pStyle w:val="Zaglavlje"/>
      <w:jc w:val="right"/>
    </w:pPr>
    <w:r>
      <w:t>17 St-</w:t>
    </w:r>
    <w:r w:rsidR="00057C20">
      <w:t>5</w:t>
    </w:r>
    <w:r w:rsidR="00A73D0C">
      <w:t>51</w:t>
    </w:r>
    <w:r w:rsidR="00946EF1">
      <w:t>/18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5DB37692"/>
    <w:multiLevelType w:val="hybridMultilevel"/>
    <w:tmpl w:val="542A2F54"/>
    <w:lvl w:tplc="C3924632" w:ilvl="0">
      <w:start w:val="1"/>
      <w:numFmt w:val="decimal"/>
      <w:lvlText w:val="%1."/>
      <w:lvlJc w:val="left"/>
      <w:pPr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2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93CEF"/>
    <w:rsid w:val="00057C20"/>
    <w:rsid w:val="0009036B"/>
    <w:rsid w:val="000D33A2"/>
    <w:rsid w:val="000F21C9"/>
    <w:rsid w:val="00133F05"/>
    <w:rsid w:val="00176870"/>
    <w:rsid w:val="001E7687"/>
    <w:rsid w:val="00212CD6"/>
    <w:rsid w:val="00277257"/>
    <w:rsid w:val="002F4FC7"/>
    <w:rsid w:val="00367106"/>
    <w:rsid w:val="003C3C9B"/>
    <w:rsid w:val="00450457"/>
    <w:rsid w:val="00545FE2"/>
    <w:rsid w:val="005F30D7"/>
    <w:rsid w:val="007644BB"/>
    <w:rsid w:val="007D155D"/>
    <w:rsid w:val="0088139D"/>
    <w:rsid w:val="008A170A"/>
    <w:rsid w:val="008B5423"/>
    <w:rsid w:val="00922046"/>
    <w:rsid w:val="00941ECF"/>
    <w:rsid w:val="00946EF1"/>
    <w:rsid w:val="009E4943"/>
    <w:rsid w:val="00A73D0C"/>
    <w:rsid w:val="00C61D41"/>
    <w:rsid w:val="00CA0FC0"/>
    <w:rsid w:val="00D300A7"/>
    <w:rsid w:val="00D46EB6"/>
    <w:rsid w:val="00D5729B"/>
    <w:rsid w:val="00E37495"/>
    <w:rsid w:val="00E93CEF"/>
    <w:rsid w:val="00EA1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  <w14:docId w14:val="732EA41F"/>
  <w15:docId w15:val="{170B756E-996F-49AF-9F3D-C7EEA40A7523}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371" w:defQFormat="false" w:defUnhideWhenUsed="false" w:defSemiHidden="false" w:defUIPriority="99" w:defLockedState="false">
    <w:lsdException w:qFormat="true" w:uiPriority="0" w:name="Normal"/>
    <w:lsdException w:qFormat="true" w:uiPriority="9" w:name="heading 1"/>
    <w:lsdException w:qFormat="true" w:unhideWhenUsed="true" w:semiHidden="true" w:uiPriority="9" w:name="heading 2"/>
    <w:lsdException w:qFormat="true" w:unhideWhenUsed="true" w:semiHidden="true" w:uiPriority="9" w:name="heading 3"/>
    <w:lsdException w:qFormat="true" w:unhideWhenUsed="true" w:semiHidden="true" w:uiPriority="9" w:name="heading 4"/>
    <w:lsdException w:qFormat="true" w:unhideWhenUsed="true" w:semiHidden="true" w:uiPriority="9" w:name="heading 5"/>
    <w:lsdException w:qFormat="true" w:unhideWhenUsed="true" w:semiHidden="true" w:uiPriority="9" w:name="heading 6"/>
    <w:lsdException w:qFormat="true" w:unhideWhenUsed="true" w:semiHidden="true" w:uiPriority="9" w:name="heading 7"/>
    <w:lsdException w:qFormat="true" w:unhideWhenUsed="true" w:semiHidden="true" w:uiPriority="9" w:name="heading 8"/>
    <w:lsdException w:qFormat="true" w:unhideWhenUsed="true" w:semiHidden="true" w:uiPriority="9" w:name="heading 9"/>
    <w:lsdException w:unhideWhenUsed="true" w:semiHidden="true" w:name="index 1"/>
    <w:lsdException w:unhideWhenUsed="true" w:semiHidden="true" w:name="index 2"/>
    <w:lsdException w:unhideWhenUsed="true" w:semiHidden="true" w:name="index 3"/>
    <w:lsdException w:unhideWhenUsed="true" w:semiHidden="true" w:name="index 4"/>
    <w:lsdException w:unhideWhenUsed="true" w:semiHidden="true" w:name="index 5"/>
    <w:lsdException w:unhideWhenUsed="true" w:semiHidden="true" w:name="index 6"/>
    <w:lsdException w:unhideWhenUsed="true" w:semiHidden="true" w:name="index 7"/>
    <w:lsdException w:unhideWhenUsed="true" w:semiHidden="true" w:name="index 8"/>
    <w:lsdException w:unhideWhenUsed="true" w:semiHidden="true" w:name="index 9"/>
    <w:lsdException w:unhideWhenUsed="true" w:semiHidden="true" w:uiPriority="39" w:name="toc 1"/>
    <w:lsdException w:unhideWhenUsed="true" w:semiHidden="true" w:uiPriority="39" w:name="toc 2"/>
    <w:lsdException w:unhideWhenUsed="true" w:semiHidden="true" w:uiPriority="39" w:name="toc 3"/>
    <w:lsdException w:unhideWhenUsed="true" w:semiHidden="true" w:uiPriority="39" w:name="toc 4"/>
    <w:lsdException w:unhideWhenUsed="true" w:semiHidden="true" w:uiPriority="39" w:name="toc 5"/>
    <w:lsdException w:unhideWhenUsed="true" w:semiHidden="true" w:uiPriority="39" w:name="toc 6"/>
    <w:lsdException w:unhideWhenUsed="true" w:semiHidden="true" w:uiPriority="39" w:name="toc 7"/>
    <w:lsdException w:unhideWhenUsed="true" w:semiHidden="true" w:uiPriority="39" w:name="toc 8"/>
    <w:lsdException w:unhideWhenUsed="true" w:semiHidden="true" w:uiPriority="39" w:name="toc 9"/>
    <w:lsdException w:unhideWhenUsed="true" w:semiHidden="true" w:name="Normal Indent"/>
    <w:lsdException w:unhideWhenUsed="true" w:semiHidden="true" w:name="footnote text"/>
    <w:lsdException w:unhideWhenUsed="true" w:semiHidden="true" w:name="annotation text"/>
    <w:lsdException w:unhideWhenUsed="true" w:semiHidden="true" w:name="header"/>
    <w:lsdException w:unhideWhenUsed="true" w:semiHidden="true" w:name="footer"/>
    <w:lsdException w:unhideWhenUsed="true" w:semiHidden="true" w:name="index heading"/>
    <w:lsdException w:qFormat="true" w:unhideWhenUsed="true" w:semiHidden="true" w:uiPriority="35" w:name="caption"/>
    <w:lsdException w:unhideWhenUsed="true" w:semiHidden="true" w:name="table of figures"/>
    <w:lsdException w:unhideWhenUsed="true" w:semiHidden="true" w:name="envelope address"/>
    <w:lsdException w:unhideWhenUsed="true" w:semiHidden="true" w:name="envelope return"/>
    <w:lsdException w:unhideWhenUsed="true" w:semiHidden="true" w:name="footnote reference"/>
    <w:lsdException w:unhideWhenUsed="true" w:semiHidden="true" w:name="annotation reference"/>
    <w:lsdException w:unhideWhenUsed="true" w:semiHidden="true" w:name="line number"/>
    <w:lsdException w:unhideWhenUsed="true" w:semiHidden="true" w:name="page number"/>
    <w:lsdException w:unhideWhenUsed="true" w:semiHidden="true" w:name="endnote reference"/>
    <w:lsdException w:unhideWhenUsed="true" w:semiHidden="true" w:name="endnote text"/>
    <w:lsdException w:unhideWhenUsed="true" w:semiHidden="true" w:name="table of authorities"/>
    <w:lsdException w:unhideWhenUsed="true" w:semiHidden="true" w:name="macro"/>
    <w:lsdException w:unhideWhenUsed="true" w:semiHidden="true" w:name="toa heading"/>
    <w:lsdException w:unhideWhenUsed="true" w:semiHidden="true" w:name="List"/>
    <w:lsdException w:unhideWhenUsed="true" w:semiHidden="true" w:name="List Bullet"/>
    <w:lsdException w:unhideWhenUsed="true" w:semiHidden="true" w:name="List Number"/>
    <w:lsdException w:unhideWhenUsed="true" w:semiHidden="true" w:name="List 2"/>
    <w:lsdException w:unhideWhenUsed="true" w:semiHidden="true" w:name="List 3"/>
    <w:lsdException w:unhideWhenUsed="true" w:semiHidden="true" w:name="List 4"/>
    <w:lsdException w:unhideWhenUsed="true" w:semiHidden="true" w:name="List 5"/>
    <w:lsdException w:unhideWhenUsed="true" w:semiHidden="true" w:name="List Bullet 2"/>
    <w:lsdException w:unhideWhenUsed="true" w:semiHidden="true" w:name="List Bullet 3"/>
    <w:lsdException w:unhideWhenUsed="true" w:semiHidden="true" w:name="List Bullet 4"/>
    <w:lsdException w:unhideWhenUsed="true" w:semiHidden="true" w:name="List Bullet 5"/>
    <w:lsdException w:unhideWhenUsed="true" w:semiHidden="true" w:name="List Number 2"/>
    <w:lsdException w:unhideWhenUsed="true" w:semiHidden="true" w:name="List Number 3"/>
    <w:lsdException w:unhideWhenUsed="true" w:semiHidden="true" w:name="List Number 4"/>
    <w:lsdException w:unhideWhenUsed="true" w:semiHidden="true" w:name="List Number 5"/>
    <w:lsdException w:qFormat="true" w:uiPriority="10" w:name="Title"/>
    <w:lsdException w:unhideWhenUsed="true" w:semiHidden="true" w:name="Closing"/>
    <w:lsdException w:unhideWhenUsed="true" w:semiHidden="true" w:name="Signature"/>
    <w:lsdException w:unhideWhenUsed="true" w:semiHidden="true" w:uiPriority="1" w:name="Default Paragraph Font"/>
    <w:lsdException w:unhideWhenUsed="true" w:semiHidden="true" w:name="Body Text"/>
    <w:lsdException w:unhideWhenUsed="true" w:semiHidden="true" w:name="Body Text Indent"/>
    <w:lsdException w:unhideWhenUsed="true" w:semiHidden="true" w:name="List Continue"/>
    <w:lsdException w:unhideWhenUsed="true" w:semiHidden="true" w:name="List Continue 2"/>
    <w:lsdException w:unhideWhenUsed="true" w:semiHidden="true" w:name="List Continue 3"/>
    <w:lsdException w:unhideWhenUsed="true" w:semiHidden="true" w:name="List Continue 4"/>
    <w:lsdException w:unhideWhenUsed="true" w:semiHidden="true" w:name="List Continue 5"/>
    <w:lsdException w:unhideWhenUsed="true" w:semiHidden="true" w:name="Message Header"/>
    <w:lsdException w:qFormat="true" w:uiPriority="11" w:name="Subtitle"/>
    <w:lsdException w:unhideWhenUsed="true" w:semiHidden="true" w:name="Salutation"/>
    <w:lsdException w:unhideWhenUsed="true" w:semiHidden="true" w:name="Date"/>
    <w:lsdException w:unhideWhenUsed="true" w:semiHidden="true" w:name="Body Text First Indent"/>
    <w:lsdException w:unhideWhenUsed="true" w:semiHidden="true" w:name="Body Text First Indent 2"/>
    <w:lsdException w:unhideWhenUsed="true" w:semiHidden="true" w:name="Note Heading"/>
    <w:lsdException w:unhideWhenUsed="true" w:semiHidden="true" w:name="Body Text 2"/>
    <w:lsdException w:unhideWhenUsed="true" w:semiHidden="true" w:name="Body Text 3"/>
    <w:lsdException w:unhideWhenUsed="true" w:semiHidden="true" w:name="Body Text Indent 2"/>
    <w:lsdException w:unhideWhenUsed="true" w:semiHidden="true" w:name="Body Text Indent 3"/>
    <w:lsdException w:unhideWhenUsed="true" w:semiHidden="true" w:name="Block Text"/>
    <w:lsdException w:unhideWhenUsed="true" w:semiHidden="true" w:name="Hyperlink"/>
    <w:lsdException w:unhideWhenUsed="true" w:semiHidden="true" w:name="FollowedHyperlink"/>
    <w:lsdException w:qFormat="true" w:uiPriority="22" w:name="Strong"/>
    <w:lsdException w:qFormat="true" w:uiPriority="20" w:name="Emphasis"/>
    <w:lsdException w:unhideWhenUsed="true" w:semiHidden="true" w:name="Document Map"/>
    <w:lsdException w:unhideWhenUsed="true" w:semiHidden="true" w:name="Plain Text"/>
    <w:lsdException w:unhideWhenUsed="true" w:semiHidden="true" w:name="E-mail Signature"/>
    <w:lsdException w:unhideWhenUsed="true" w:semiHidden="true" w:name="HTML Top of Form"/>
    <w:lsdException w:unhideWhenUsed="true" w:semiHidden="true" w:name="HTML Bottom of Form"/>
    <w:lsdException w:unhideWhenUsed="true" w:semiHidden="true" w:name="Normal (Web)"/>
    <w:lsdException w:unhideWhenUsed="true" w:semiHidden="true" w:name="HTML Acronym"/>
    <w:lsdException w:unhideWhenUsed="true" w:semiHidden="true" w:name="HTML Address"/>
    <w:lsdException w:unhideWhenUsed="true" w:semiHidden="true" w:name="HTML Cite"/>
    <w:lsdException w:unhideWhenUsed="true" w:semiHidden="true" w:name="HTML Code"/>
    <w:lsdException w:unhideWhenUsed="true" w:semiHidden="true" w:name="HTML Definition"/>
    <w:lsdException w:unhideWhenUsed="true" w:semiHidden="true" w:name="HTML Keyboard"/>
    <w:lsdException w:unhideWhenUsed="true" w:semiHidden="true" w:name="HTML Preformatted"/>
    <w:lsdException w:unhideWhenUsed="true" w:semiHidden="true" w:name="HTML Sample"/>
    <w:lsdException w:unhideWhenUsed="true" w:semiHidden="true" w:name="HTML Typewriter"/>
    <w:lsdException w:unhideWhenUsed="true" w:semiHidden="true" w:name="HTML Variable"/>
    <w:lsdException w:unhideWhenUsed="true" w:semiHidden="true" w:name="Normal Table"/>
    <w:lsdException w:unhideWhenUsed="true" w:semiHidden="true" w:name="annotation subject"/>
    <w:lsdException w:unhideWhenUsed="true" w:semiHidden="true" w:name="No List"/>
    <w:lsdException w:unhideWhenUsed="true" w:semiHidden="true" w:name="Outline List 1"/>
    <w:lsdException w:unhideWhenUsed="true" w:semiHidden="true" w:name="Outline List 2"/>
    <w:lsdException w:unhideWhenUsed="true" w:semiHidden="true" w:name="Outline List 3"/>
    <w:lsdException w:unhideWhenUsed="true" w:semiHidden="true" w:name="Table Simple 1"/>
    <w:lsdException w:unhideWhenUsed="true" w:semiHidden="true" w:name="Table Simple 2"/>
    <w:lsdException w:unhideWhenUsed="true" w:semiHidden="true" w:name="Table Simple 3"/>
    <w:lsdException w:unhideWhenUsed="true" w:semiHidden="true" w:name="Table Classic 1"/>
    <w:lsdException w:unhideWhenUsed="true" w:semiHidden="true" w:name="Table Classic 2"/>
    <w:lsdException w:unhideWhenUsed="true" w:semiHidden="true" w:name="Table Classic 3"/>
    <w:lsdException w:unhideWhenUsed="true" w:semiHidden="true" w:name="Table Classic 4"/>
    <w:lsdException w:unhideWhenUsed="true" w:semiHidden="true" w:name="Table Colorful 1"/>
    <w:lsdException w:unhideWhenUsed="true" w:semiHidden="true" w:name="Table Colorful 2"/>
    <w:lsdException w:unhideWhenUsed="true" w:semiHidden="true" w:name="Table Colorful 3"/>
    <w:lsdException w:unhideWhenUsed="true" w:semiHidden="true" w:name="Table Columns 1"/>
    <w:lsdException w:unhideWhenUsed="true" w:semiHidden="true" w:name="Table Columns 2"/>
    <w:lsdException w:unhideWhenUsed="true" w:semiHidden="true" w:name="Table Columns 3"/>
    <w:lsdException w:unhideWhenUsed="true" w:semiHidden="true" w:name="Table Columns 4"/>
    <w:lsdException w:unhideWhenUsed="true" w:semiHidden="true" w:name="Table Columns 5"/>
    <w:lsdException w:unhideWhenUsed="true" w:semiHidden="true" w:name="Table Grid 1"/>
    <w:lsdException w:unhideWhenUsed="true" w:semiHidden="true" w:name="Table Grid 2"/>
    <w:lsdException w:unhideWhenUsed="true" w:semiHidden="true" w:name="Table Grid 3"/>
    <w:lsdException w:unhideWhenUsed="true" w:semiHidden="true" w:name="Table Grid 4"/>
    <w:lsdException w:unhideWhenUsed="true" w:semiHidden="true" w:name="Table Grid 5"/>
    <w:lsdException w:unhideWhenUsed="true" w:semiHidden="true" w:name="Table Grid 6"/>
    <w:lsdException w:unhideWhenUsed="true" w:semiHidden="true" w:name="Table Grid 7"/>
    <w:lsdException w:unhideWhenUsed="true" w:semiHidden="true" w:name="Table Grid 8"/>
    <w:lsdException w:unhideWhenUsed="true" w:semiHidden="true" w:name="Table List 1"/>
    <w:lsdException w:unhideWhenUsed="true" w:semiHidden="true" w:name="Table List 2"/>
    <w:lsdException w:unhideWhenUsed="true" w:semiHidden="true" w:name="Table List 3"/>
    <w:lsdException w:unhideWhenUsed="true" w:semiHidden="true" w:name="Table List 4"/>
    <w:lsdException w:unhideWhenUsed="true" w:semiHidden="true" w:name="Table List 5"/>
    <w:lsdException w:unhideWhenUsed="true" w:semiHidden="true" w:name="Table List 6"/>
    <w:lsdException w:unhideWhenUsed="true" w:semiHidden="true" w:name="Table List 7"/>
    <w:lsdException w:unhideWhenUsed="true" w:semiHidden="true" w:name="Table List 8"/>
    <w:lsdException w:unhideWhenUsed="true" w:semiHidden="true" w:name="Table 3D effects 1"/>
    <w:lsdException w:unhideWhenUsed="true" w:semiHidden="true" w:name="Table 3D effects 2"/>
    <w:lsdException w:unhideWhenUsed="true" w:semiHidden="true" w:name="Table 3D effects 3"/>
    <w:lsdException w:unhideWhenUsed="true" w:semiHidden="true" w:name="Table Contemporary"/>
    <w:lsdException w:unhideWhenUsed="true" w:semiHidden="true" w:name="Table Elegant"/>
    <w:lsdException w:unhideWhenUsed="true" w:semiHidden="true" w:name="Table Professional"/>
    <w:lsdException w:unhideWhenUsed="true" w:semiHidden="true" w:name="Table Subtle 1"/>
    <w:lsdException w:unhideWhenUsed="true" w:semiHidden="true" w:name="Table Subtle 2"/>
    <w:lsdException w:unhideWhenUsed="true" w:semiHidden="true" w:name="Table Web 1"/>
    <w:lsdException w:unhideWhenUsed="true" w:semiHidden="true" w:name="Table Web 2"/>
    <w:lsdException w:unhideWhenUsed="true" w:semiHidden="true" w:name="Table Web 3"/>
    <w:lsdException w:unhideWhenUsed="true" w:semiHidden="true" w:name="Balloon Text"/>
    <w:lsdException w:uiPriority="59" w:name="Table Grid"/>
    <w:lsdException w:unhideWhenUsed="true" w:semiHidden="true" w:name="Table Theme"/>
    <w:lsdException w:semiHidden="true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  <w:lsdException w:uiPriority="41" w:name="Plain Table 1"/>
    <w:lsdException w:uiPriority="42" w:name="Plain Table 2"/>
    <w:lsdException w:uiPriority="43" w:name="Plain Table 3"/>
    <w:lsdException w:uiPriority="44" w:name="Plain Table 4"/>
    <w:lsdException w:uiPriority="45" w:name="Plain Table 5"/>
    <w:lsdException w:uiPriority="40" w:name="Grid Table Light"/>
    <w:lsdException w:uiPriority="46" w:name="Grid Table 1 Light"/>
    <w:lsdException w:uiPriority="47" w:name="Grid Table 2"/>
    <w:lsdException w:uiPriority="48" w:name="Grid Table 3"/>
    <w:lsdException w:uiPriority="49" w:name="Grid Table 4"/>
    <w:lsdException w:uiPriority="50" w:name="Grid Table 5 Dark"/>
    <w:lsdException w:uiPriority="51" w:name="Grid Table 6 Colorful"/>
    <w:lsdException w:uiPriority="52" w:name="Grid Table 7 Colorful"/>
    <w:lsdException w:uiPriority="46" w:name="Grid Table 1 Light Accent 1"/>
    <w:lsdException w:uiPriority="47" w:name="Grid Table 2 Accent 1"/>
    <w:lsdException w:uiPriority="48" w:name="Grid Table 3 Accent 1"/>
    <w:lsdException w:uiPriority="49" w:name="Grid Table 4 Accent 1"/>
    <w:lsdException w:uiPriority="50" w:name="Grid Table 5 Dark Accent 1"/>
    <w:lsdException w:uiPriority="51" w:name="Grid Table 6 Colorful Accent 1"/>
    <w:lsdException w:uiPriority="52" w:name="Grid Table 7 Colorful Accent 1"/>
    <w:lsdException w:uiPriority="46" w:name="Grid Table 1 Light Accent 2"/>
    <w:lsdException w:uiPriority="47" w:name="Grid Table 2 Accent 2"/>
    <w:lsdException w:uiPriority="48" w:name="Grid Table 3 Accent 2"/>
    <w:lsdException w:uiPriority="49" w:name="Grid Table 4 Accent 2"/>
    <w:lsdException w:uiPriority="50" w:name="Grid Table 5 Dark Accent 2"/>
    <w:lsdException w:uiPriority="51" w:name="Grid Table 6 Colorful Accent 2"/>
    <w:lsdException w:uiPriority="52" w:name="Grid Table 7 Colorful Accent 2"/>
    <w:lsdException w:uiPriority="46" w:name="Grid Table 1 Light Accent 3"/>
    <w:lsdException w:uiPriority="47" w:name="Grid Table 2 Accent 3"/>
    <w:lsdException w:uiPriority="48" w:name="Grid Table 3 Accent 3"/>
    <w:lsdException w:uiPriority="49" w:name="Grid Table 4 Accent 3"/>
    <w:lsdException w:uiPriority="50" w:name="Grid Table 5 Dark Accent 3"/>
    <w:lsdException w:uiPriority="51" w:name="Grid Table 6 Colorful Accent 3"/>
    <w:lsdException w:uiPriority="52" w:name="Grid Table 7 Colorful Accent 3"/>
    <w:lsdException w:uiPriority="46" w:name="Grid Table 1 Light Accent 4"/>
    <w:lsdException w:uiPriority="47" w:name="Grid Table 2 Accent 4"/>
    <w:lsdException w:uiPriority="48" w:name="Grid Table 3 Accent 4"/>
    <w:lsdException w:uiPriority="49" w:name="Grid Table 4 Accent 4"/>
    <w:lsdException w:uiPriority="50" w:name="Grid Table 5 Dark Accent 4"/>
    <w:lsdException w:uiPriority="51" w:name="Grid Table 6 Colorful Accent 4"/>
    <w:lsdException w:uiPriority="52" w:name="Grid Table 7 Colorful Accent 4"/>
    <w:lsdException w:uiPriority="46" w:name="Grid Table 1 Light Accent 5"/>
    <w:lsdException w:uiPriority="47" w:name="Grid Table 2 Accent 5"/>
    <w:lsdException w:uiPriority="48" w:name="Grid Table 3 Accent 5"/>
    <w:lsdException w:uiPriority="49" w:name="Grid Table 4 Accent 5"/>
    <w:lsdException w:uiPriority="50" w:name="Grid Table 5 Dark Accent 5"/>
    <w:lsdException w:uiPriority="51" w:name="Grid Table 6 Colorful Accent 5"/>
    <w:lsdException w:uiPriority="52" w:name="Grid Table 7 Colorful Accent 5"/>
    <w:lsdException w:uiPriority="46" w:name="Grid Table 1 Light Accent 6"/>
    <w:lsdException w:uiPriority="47" w:name="Grid Table 2 Accent 6"/>
    <w:lsdException w:uiPriority="48" w:name="Grid Table 3 Accent 6"/>
    <w:lsdException w:uiPriority="49" w:name="Grid Table 4 Accent 6"/>
    <w:lsdException w:uiPriority="50" w:name="Grid Table 5 Dark Accent 6"/>
    <w:lsdException w:uiPriority="51" w:name="Grid Table 6 Colorful Accent 6"/>
    <w:lsdException w:uiPriority="52" w:name="Grid Table 7 Colorful Accent 6"/>
    <w:lsdException w:uiPriority="46" w:name="List Table 1 Light"/>
    <w:lsdException w:uiPriority="47" w:name="List Table 2"/>
    <w:lsdException w:uiPriority="48" w:name="List Table 3"/>
    <w:lsdException w:uiPriority="49" w:name="List Table 4"/>
    <w:lsdException w:uiPriority="50" w:name="List Table 5 Dark"/>
    <w:lsdException w:uiPriority="51" w:name="List Table 6 Colorful"/>
    <w:lsdException w:uiPriority="52" w:name="List Table 7 Colorful"/>
    <w:lsdException w:uiPriority="46" w:name="List Table 1 Light Accent 1"/>
    <w:lsdException w:uiPriority="47" w:name="List Table 2 Accent 1"/>
    <w:lsdException w:uiPriority="48" w:name="List Table 3 Accent 1"/>
    <w:lsdException w:uiPriority="49" w:name="List Table 4 Accent 1"/>
    <w:lsdException w:uiPriority="50" w:name="List Table 5 Dark Accent 1"/>
    <w:lsdException w:uiPriority="51" w:name="List Table 6 Colorful Accent 1"/>
    <w:lsdException w:uiPriority="52" w:name="List Table 7 Colorful Accent 1"/>
    <w:lsdException w:uiPriority="46" w:name="List Table 1 Light Accent 2"/>
    <w:lsdException w:uiPriority="47" w:name="List Table 2 Accent 2"/>
    <w:lsdException w:uiPriority="48" w:name="List Table 3 Accent 2"/>
    <w:lsdException w:uiPriority="49" w:name="List Table 4 Accent 2"/>
    <w:lsdException w:uiPriority="50" w:name="List Table 5 Dark Accent 2"/>
    <w:lsdException w:uiPriority="51" w:name="List Table 6 Colorful Accent 2"/>
    <w:lsdException w:uiPriority="52" w:name="List Table 7 Colorful Accent 2"/>
    <w:lsdException w:uiPriority="46" w:name="List Table 1 Light Accent 3"/>
    <w:lsdException w:uiPriority="47" w:name="List Table 2 Accent 3"/>
    <w:lsdException w:uiPriority="48" w:name="List Table 3 Accent 3"/>
    <w:lsdException w:uiPriority="49" w:name="List Table 4 Accent 3"/>
    <w:lsdException w:uiPriority="50" w:name="List Table 5 Dark Accent 3"/>
    <w:lsdException w:uiPriority="51" w:name="List Table 6 Colorful Accent 3"/>
    <w:lsdException w:uiPriority="52" w:name="List Table 7 Colorful Accent 3"/>
    <w:lsdException w:uiPriority="46" w:name="List Table 1 Light Accent 4"/>
    <w:lsdException w:uiPriority="47" w:name="List Table 2 Accent 4"/>
    <w:lsdException w:uiPriority="48" w:name="List Table 3 Accent 4"/>
    <w:lsdException w:uiPriority="49" w:name="List Table 4 Accent 4"/>
    <w:lsdException w:uiPriority="50" w:name="List Table 5 Dark Accent 4"/>
    <w:lsdException w:uiPriority="51" w:name="List Table 6 Colorful Accent 4"/>
    <w:lsdException w:uiPriority="52" w:name="List Table 7 Colorful Accent 4"/>
    <w:lsdException w:uiPriority="46" w:name="List Table 1 Light Accent 5"/>
    <w:lsdException w:uiPriority="47" w:name="List Table 2 Accent 5"/>
    <w:lsdException w:uiPriority="48" w:name="List Table 3 Accent 5"/>
    <w:lsdException w:uiPriority="49" w:name="List Table 4 Accent 5"/>
    <w:lsdException w:uiPriority="50" w:name="List Table 5 Dark Accent 5"/>
    <w:lsdException w:uiPriority="51" w:name="List Table 6 Colorful Accent 5"/>
    <w:lsdException w:uiPriority="52" w:name="List Table 7 Colorful Accent 5"/>
    <w:lsdException w:uiPriority="46" w:name="List Table 1 Light Accent 6"/>
    <w:lsdException w:uiPriority="47" w:name="List Table 2 Accent 6"/>
    <w:lsdException w:uiPriority="48" w:name="List Table 3 Accent 6"/>
    <w:lsdException w:uiPriority="49" w:name="List Table 4 Accent 6"/>
    <w:lsdException w:uiPriority="50" w:name="List Table 5 Dark Accent 6"/>
    <w:lsdException w:uiPriority="51" w:name="List Table 6 Colorful Accent 6"/>
    <w:lsdException w:uiPriority="52" w:name="List Table 7 Colorful Accent 6"/>
  </w:latentStyles>
  <w:style w:default="true" w:styleId="Normal" w:type="paragraph">
    <w:name w:val="Normal"/>
    <w:qFormat/>
    <w:rsid w:val="00E93CE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E93CEF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E93CE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93CE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946EF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946EF1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946EF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946EF1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46EB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6EB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6EB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6EB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6EB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095268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5205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listopada 2018.</izvorni_sadrzaj>
    <derivirana_varijabla naziv="DomainObject.DatumDonosenjaOdluke_1">16.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Tena</izvorni_sadrzaj>
    <derivirana_varijabla naziv="DomainObject.DonositeljOdluke.Ime_1">Tena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551</izvorni_sadrzaj>
    <derivirana_varijabla naziv="DomainObject.Predmet.Broj_1">551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veljače 2018.</izvorni_sadrzaj>
    <derivirana_varijabla naziv="DomainObject.Predmet.DatumOsnivanja_1">23.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St-551/2018</izvorni_sadrzaj>
    <derivirana_varijabla naziv="DomainObject.Predmet.OznakaBroj_1">St-551/2018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AGRO SAT d.o.o.</izvorni_sadrzaj>
    <derivirana_varijabla naziv="DomainObject.Predmet.ProtustrankaFormated_1">  AGRO SAT d.o.o.</derivirana_varijabla>
  </DomainObject.Predmet.ProtustrankaFormated>
  <DomainObject.Predmet.ProtustrankaFormatedOIB>
    <izvorni_sadrzaj>  AGRO SAT d.o.o., OIB 30850938048</izvorni_sadrzaj>
    <derivirana_varijabla naziv="DomainObject.Predmet.ProtustrankaFormatedOIB_1">  AGRO SAT d.o.o., OIB 30850938048</derivirana_varijabla>
  </DomainObject.Predmet.ProtustrankaFormatedOIB>
  <DomainObject.Predmet.ProtustrankaFormatedWithAdress>
    <izvorni_sadrzaj> AGRO SAT d.o.o., Tratinska ulica 13, 10000 Zagreb</izvorni_sadrzaj>
    <derivirana_varijabla naziv="DomainObject.Predmet.ProtustrankaFormatedWithAdress_1"> AGRO SAT d.o.o., Tratinska ulica 13, 10000 Zagreb</derivirana_varijabla>
  </DomainObject.Predmet.ProtustrankaFormatedWithAdress>
  <DomainObject.Predmet.ProtustrankaFormatedWithAdressOIB>
    <izvorni_sadrzaj> AGRO SAT d.o.o., OIB 30850938048, Tratinska ulica 13, 10000 Zagreb</izvorni_sadrzaj>
    <derivirana_varijabla naziv="DomainObject.Predmet.ProtustrankaFormatedWithAdressOIB_1"> AGRO SAT d.o.o., OIB 30850938048, Tratinska ulica 13, 10000 Zagreb</derivirana_varijabla>
  </DomainObject.Predmet.ProtustrankaFormatedWithAdressOIB>
  <DomainObject.Predmet.ProtustrankaWithAdress>
    <izvorni_sadrzaj>AGRO SAT d.o.o. Tratinska ulica 13, 10000 Zagreb</izvorni_sadrzaj>
    <derivirana_varijabla naziv="DomainObject.Predmet.ProtustrankaWithAdress_1">AGRO SAT d.o.o. Tratinska ulica 13, 10000 Zagreb</derivirana_varijabla>
  </DomainObject.Predmet.ProtustrankaWithAdress>
  <DomainObject.Predmet.ProtustrankaWithAdressOIB>
    <izvorni_sadrzaj>AGRO SAT d.o.o., OIB 30850938048, Tratinska ulica 13, 10000 Zagreb</izvorni_sadrzaj>
    <derivirana_varijabla naziv="DomainObject.Predmet.ProtustrankaWithAdressOIB_1">AGRO SAT d.o.o., OIB 30850938048, Tratinska ulica 13, 10000 Zagreb</derivirana_varijabla>
  </DomainObject.Predmet.ProtustrankaWithAdressOIB>
  <DomainObject.Predmet.ProtustrankaNazivFormated>
    <izvorni_sadrzaj>AGRO SAT d.o.o.</izvorni_sadrzaj>
    <derivirana_varijabla naziv="DomainObject.Predmet.ProtustrankaNazivFormated_1">AGRO SAT d.o.o.</derivirana_varijabla>
  </DomainObject.Predmet.ProtustrankaNazivFormated>
  <DomainObject.Predmet.ProtustrankaNazivFormatedOIB>
    <izvorni_sadrzaj>AGRO SAT d.o.o., OIB 30850938048</izvorni_sadrzaj>
    <derivirana_varijabla naziv="DomainObject.Predmet.ProtustrankaNazivFormatedOIB_1">AGRO SAT d.o.o., OIB 30850938048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17. - T. Kovačić</izvorni_sadrzaj>
    <derivirana_varijabla naziv="DomainObject.Predmet.Referada.Naziv_1">17. - T. Kovačić</derivirana_varijabla>
  </DomainObject.Predmet.Referada.Naziv>
  <DomainObject.Predmet.Referada.Oznaka>
    <izvorni_sadrzaj>17.</izvorni_sadrzaj>
    <derivirana_varijabla naziv="DomainObject.Predmet.Referada.Oznaka_1">17.</derivirana_varijabla>
  </DomainObject.Predmet.Referada.Oznaka>
  <DomainObject.Predmet.Referada.Prostorija.Naziv>
    <izvorni_sadrzaj>Soba UZ II 86</izvorni_sadrzaj>
    <derivirana_varijabla naziv="DomainObject.Predmet.Referada.Prostorija.Naziv_1">Soba UZ II 86</derivirana_varijabla>
  </DomainObject.Predmet.Referada.Prostorija.Naziv>
  <DomainObject.Predmet.Referada.Prostorija.Oznaka>
    <izvorni_sadrzaj>UZ II 86</izvorni_sadrzaj>
    <derivirana_varijabla naziv="DomainObject.Predmet.Referada.Prostorija.Oznaka_1">UZ II 86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Tena Kovačić</izvorni_sadrzaj>
    <derivirana_varijabla naziv="DomainObject.Predmet.Referada.Sudac_1">Tena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17. - T. Kovačić</izvorni_sadrzaj>
    <derivirana_varijabla naziv="DomainObject.Predmet.TrenutnaLokacijaSpisa.Naziv_1">17. - T.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AGRO SAT d.o.o.</item>
    </izvorni_sadrzaj>
    <derivirana_varijabla naziv="DomainObject.Predmet.ProtuStrankaListFormated_1">
      <item>AGRO SAT d.o.o.</item>
    </derivirana_varijabla>
  </DomainObject.Predmet.ProtuStrankaListFormated>
  <DomainObject.Predmet.ProtuStrankaListFormatedOIB>
    <izvorni_sadrzaj>
      <item>AGRO SAT d.o.o., OIB 30850938048</item>
    </izvorni_sadrzaj>
    <derivirana_varijabla naziv="DomainObject.Predmet.ProtuStrankaListFormatedOIB_1">
      <item>AGRO SAT d.o.o., OIB 30850938048</item>
    </derivirana_varijabla>
  </DomainObject.Predmet.ProtuStrankaListFormatedOIB>
  <DomainObject.Predmet.ProtuStrankaListFormatedWithAdress>
    <izvorni_sadrzaj>
      <item>AGRO SAT d.o.o., Tratinska ulica 13, 10000 Zagreb</item>
    </izvorni_sadrzaj>
    <derivirana_varijabla naziv="DomainObject.Predmet.ProtuStrankaListFormatedWithAdress_1">
      <item>AGRO SAT d.o.o., Tratinska ulica 13, 10000 Zagreb</item>
    </derivirana_varijabla>
  </DomainObject.Predmet.ProtuStrankaListFormatedWithAdress>
  <DomainObject.Predmet.ProtuStrankaListFormatedWithAdressOIB>
    <izvorni_sadrzaj>
      <item>AGRO SAT d.o.o., OIB 30850938048, Tratinska ulica 13, 10000 Zagreb</item>
    </izvorni_sadrzaj>
    <derivirana_varijabla naziv="DomainObject.Predmet.ProtuStrankaListFormatedWithAdressOIB_1">
      <item>AGRO SAT d.o.o., OIB 30850938048, Tratinska ulica 13, 10000 Zagreb</item>
    </derivirana_varijabla>
  </DomainObject.Predmet.ProtuStrankaListFormatedWithAdressOIB>
  <DomainObject.Predmet.ProtuStrankaListNazivFormated>
    <izvorni_sadrzaj>
      <item>AGRO SAT d.o.o.</item>
    </izvorni_sadrzaj>
    <derivirana_varijabla naziv="DomainObject.Predmet.ProtuStrankaListNazivFormated_1">
      <item>AGRO SAT d.o.o.</item>
    </derivirana_varijabla>
  </DomainObject.Predmet.ProtuStrankaListNazivFormated>
  <DomainObject.Predmet.ProtuStrankaListNazivFormatedOIB>
    <izvorni_sadrzaj>
      <item>AGRO SAT d.o.o., OIB 30850938048</item>
    </izvorni_sadrzaj>
    <derivirana_varijabla naziv="DomainObject.Predmet.ProtuStrankaListNazivFormatedOIB_1">
      <item>AGRO SAT d.o.o., OIB 30850938048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listopada 2018.</izvorni_sadrzaj>
    <derivirana_varijabla naziv="DomainObject.Datum_1">17.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AGRO SAT d.o.o.</izvorni_sadrzaj>
    <derivirana_varijabla naziv="DomainObject.Predmet.ProtustrankaIDrugi_1">AGRO SAT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AGRO SAT d.o.o., OIB 30850938048, Tratinska ulica 13, 10000 Zagreb</izvorni_sadrzaj>
    <derivirana_varijabla naziv="DomainObject.Predmet.ProtustrankaIDrugiAdressOIB_1">AGRO SAT d.o.o., OIB 30850938048, Tratinska ulica 13,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AGRO SAT d.o.o.</item>
    </izvorni_sadrzaj>
    <derivirana_varijabla naziv="DomainObject.Predmet.SudioniciListNaziv_1">
      <item>FINA Regionalni centar Zagreb</item>
      <item>AGRO SAT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AGRO SAT d.o.o., OIB 30850938048, Tratinska ulica 13,10000 Zagreb</item>
    </izvorni_sadrzaj>
    <derivirana_varijabla naziv="DomainObject.Predmet.SudioniciListAdressOIB_1">
      <item>FINA Regionalni centar Zagreb, OIB 85821130368, Trg svibanjskih žrtava 1995. 1,10000 Zagreb</item>
      <item>AGRO SAT d.o.o., OIB 30850938048, Tratinska ulica 13,10000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30850938048</item>
    </izvorni_sadrzaj>
    <derivirana_varijabla naziv="DomainObject.Predmet.SudioniciListNazivOIB_1">
      <item>, OIB 85821130368</item>
      <item>, OIB 30850938048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248</properties:Words>
  <properties:Characters>1376</properties:Characters>
  <properties:Lines>43</properties:Lines>
  <properties:Paragraphs>17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1655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2018-05-09T10:05:00Z</dcterms:created>
  <dc:creator>Bernardica Novak</dc:creator>
  <cp:lastModifiedBy>Tihomir Vučić</cp:lastModifiedBy>
  <cp:lastPrinted>2018-10-16T14:27:00Z</cp:lastPrinted>
  <dcterms:modified xmlns:xsi="http://www.w3.org/2001/XMLSchema-instance" xsi:type="dcterms:W3CDTF">2018-10-17T12:12:00Z</dcterms:modified>
  <cp:revision>25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(2 . Oglas.docx)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