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f540" w14:paraId="8f4f540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460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D2460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JABLAN jednostavno društvo s ograničenom odgovornošću za proizvodnju, trgovinu i usluge</izvorni_sadrzaj>
    <derivirana_varijabla naziv="DomainObject.Predmet.ProtustrankaFormated_1">  JABLAN jednostavno društvo s ograničenom odgovornošću za proizvodnju, trgovinu i usluge</derivirana_varijabla>
  </DomainObject.Predmet.ProtustrankaFormated>
  <DomainObject.Predmet.ProtustrankaFormatedOIB>
    <izvorni_sadrzaj>  JABLAN jednostavno društvo s ograničenom odgovornošću za proizvodnju, trgovinu i usluge, OIB 99600797422</izvorni_sadrzaj>
    <derivirana_varijabla naziv="DomainObject.Predmet.ProtustrankaFormatedOIB_1">  JABLAN jednostavno društvo s ograničenom odgovornošću za proizvodnju, trgovinu i usluge, OIB 99600797422</derivirana_varijabla>
  </DomainObject.Predmet.ProtustrankaFormatedOIB>
  <DomainObject.Predmet.ProtustrankaFormatedWithAdress>
    <izvorni_sadrzaj> JABLAN jednostavno društvo s ograničenom odgovornošću za proizvodnju, trgovinu i usluge, Biskupa J. Drohobeczkoga 2, 48260 Križevci</izvorni_sadrzaj>
    <derivirana_varijabla naziv="DomainObject.Predmet.ProtustrankaFormatedWithAdress_1"> JABLAN jednostavno društvo s ograničenom odgovornošću za proizvodnju, trgovinu i usluge, Biskupa J. Drohobeczkoga 2, 48260 Križevci</derivirana_varijabla>
  </DomainObject.Predmet.ProtustrankaFormatedWithAdress>
  <DomainObject.Predmet.ProtustrankaFormatedWithAdressOIB>
    <izvorni_sadrzaj> JABLAN jednostavno društvo s ograničenom odgovornošću za proizvodnju, trgovinu i usluge, OIB 99600797422, Biskupa J. Drohobeczkoga 2, 48260 Križevci</izvorni_sadrzaj>
    <derivirana_varijabla naziv="DomainObject.Predmet.ProtustrankaFormatedWithAdressOIB_1"> JABLAN jednostavno društvo s ograničenom odgovornošću za proizvodnju, trgovinu i usluge, OIB 99600797422, Biskupa J. Drohobeczkoga 2, 48260 Križevci</derivirana_varijabla>
  </DomainObject.Predmet.ProtustrankaFormatedWithAdressOIB>
  <DomainObject.Predmet.ProtustrankaWithAdress>
    <izvorni_sadrzaj>JABLAN jednostavno društvo s ograničenom odgovornošću za proizvodnju, trgovinu i usluge Biskupa J. Drohobeczkoga 2, 48260 Križevci</izvorni_sadrzaj>
    <derivirana_varijabla naziv="DomainObject.Predmet.ProtustrankaWithAdress_1">JABLAN jednostavno društvo s ograničenom odgovornošću za proizvodnju, trgovinu i usluge Biskupa J. Drohobeczkoga 2, 48260 Križevci</derivirana_varijabla>
  </DomainObject.Predmet.ProtustrankaWithAdress>
  <DomainObject.Predmet.ProtustrankaWithAdressOIB>
    <izvorni_sadrzaj>JABLAN jednostavno društvo s ograničenom odgovornošću za proizvodnju, trgovinu i usluge, OIB 99600797422, Biskupa J. Drohobeczkoga 2, 48260 Križevci</izvorni_sadrzaj>
    <derivirana_varijabla naziv="DomainObject.Predmet.ProtustrankaWithAdressOIB_1">JABLAN jednostavno društvo s ograničenom odgovornošću za proizvodnju, trgovinu i usluge, OIB 99600797422, Biskupa J. Drohobeczkoga 2, 48260 Križevci</derivirana_varijabla>
  </DomainObject.Predmet.ProtustrankaWithAdressOIB>
  <DomainObject.Predmet.ProtustrankaNazivFormated>
    <izvorni_sadrzaj>JABLAN jednostavno društvo s ograničenom odgovornošću za proizvodnju, trgovinu i usluge</izvorni_sadrzaj>
    <derivirana_varijabla naziv="DomainObject.Predmet.ProtustrankaNazivFormated_1">JABLAN jednostavno društvo s ograničenom odgovornošću za proizvodnju, trgovinu i usluge</derivirana_varijabla>
  </DomainObject.Predmet.ProtustrankaNazivFormated>
  <DomainObject.Predmet.ProtustrankaNazivFormatedOIB>
    <izvorni_sadrzaj>JABLAN jednostavno društvo s ograničenom odgovornošću za proizvodnju, trgovinu i usluge, OIB 99600797422</izvorni_sadrzaj>
    <derivirana_varijabla naziv="DomainObject.Predmet.ProtustrankaNazivFormatedOIB_1">JABLAN jednostavno društvo s ograničenom odgovornošću za proizvodnju, trgovinu i usluge, OIB 99600797422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10993.57</izvorni_sadrzaj>
    <derivirana_varijabla naziv="DomainObject.Predmet.TrenutnaVrijednost_1">10993.57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JABLAN jednostavno društvo s ograničenom odgovornošću za proizvodnju, trgovinu i usluge</item>
    </izvorni_sadrzaj>
    <derivirana_varijabla naziv="DomainObject.Predmet.ProtuStrankaListFormated_1">
      <item>JABLAN jednostavno društvo s ograničenom odgovornošću za proizvodnju, trgovinu i usluge</item>
    </derivirana_varijabla>
  </DomainObject.Predmet.ProtuStrankaListFormated>
  <DomainObject.Predmet.ProtuStrankaListFormatedOIB>
    <izvorni_sadrzaj>
      <item>JABLAN jednostavno društvo s ograničenom odgovornošću za proizvodnju, trgovinu i usluge, OIB 99600797422</item>
    </izvorni_sadrzaj>
    <derivirana_varijabla naziv="DomainObject.Predmet.ProtuStrankaListFormatedOIB_1">
      <item>JABLAN jednostavno društvo s ograničenom odgovornošću za proizvodnju, trgovinu i usluge, OIB 99600797422</item>
    </derivirana_varijabla>
  </DomainObject.Predmet.ProtuStrankaListFormatedOIB>
  <DomainObject.Predmet.ProtuStrankaListFormatedWithAdress>
    <izvorni_sadrzaj>
      <item>JABLAN jednostavno društvo s ograničenom odgovornošću za proizvodnju, trgovinu i usluge, Biskupa J. Drohobeczkoga 2, 48260 Križevci</item>
    </izvorni_sadrzaj>
    <derivirana_varijabla naziv="DomainObject.Predmet.ProtuStrankaListFormatedWithAdress_1">
      <item>JABLAN jednostavno društvo s ograničenom odgovornošću za proizvodnju, trgovinu i usluge, Biskupa J. Drohobeczkoga 2, 48260 Križevci</item>
    </derivirana_varijabla>
  </DomainObject.Predmet.ProtuStrankaListFormatedWithAdress>
  <DomainObject.Predmet.ProtuStrankaListFormatedWithAdressOIB>
    <izvorni_sadrzaj>
      <item>JABLAN jednostavno društvo s ograničenom odgovornošću za proizvodnju, trgovinu i usluge, OIB 99600797422, Biskupa J. Drohobeczkoga 2, 48260 Križevci</item>
    </izvorni_sadrzaj>
    <derivirana_varijabla naziv="DomainObject.Predmet.ProtuStrankaListFormatedWithAdressOIB_1">
      <item>JABLAN jednostavno društvo s ograničenom odgovornošću za proizvodnju, trgovinu i usluge, OIB 99600797422, Biskupa J. Drohobeczkoga 2, 48260 Križevci</item>
    </derivirana_varijabla>
  </DomainObject.Predmet.ProtuStrankaListFormatedWithAdressOIB>
  <DomainObject.Predmet.ProtuStrankaListNazivFormated>
    <izvorni_sadrzaj>
      <item>JABLAN jednostavno društvo s ograničenom odgovornošću za proizvodnju, trgovinu i usluge</item>
    </izvorni_sadrzaj>
    <derivirana_varijabla naziv="DomainObject.Predmet.ProtuStrankaListNazivFormated_1">
      <item>JABLAN jednostavno društvo s ograničenom odgovornošću za proizvodnju, trgovinu i usluge</item>
    </derivirana_varijabla>
  </DomainObject.Predmet.ProtuStrankaListNazivFormated>
  <DomainObject.Predmet.ProtuStrankaListNazivFormatedOIB>
    <izvorni_sadrzaj>
      <item>JABLAN jednostavno društvo s ograničenom odgovornošću za proizvodnju, trgovinu i usluge, OIB 99600797422</item>
    </izvorni_sadrzaj>
    <derivirana_varijabla naziv="DomainObject.Predmet.ProtuStrankaListNazivFormatedOIB_1">
      <item>JABLAN jednostavno društvo s ograničenom odgovornošću za proizvodnju, trgovinu i usluge, OIB 99600797422</item>
    </derivirana_varijabla>
  </DomainObject.Predmet.ProtuStrankaListNazivFormatedOIB>
  <DomainObject.Predmet.OstaliListFormated>
    <izvorni_sadrzaj>
      <item>sudski registar</item>
      <item>Zdenko Grbolja</item>
      <item>Županijsko državno odvjetništvo u Varaždinu</item>
    </izvorni_sadrzaj>
    <derivirana_varijabla naziv="DomainObject.Predmet.OstaliListFormated_1">
      <item>sudski registar</item>
      <item>Zdenko Grbolja</item>
      <item>Županijsko državno odvjetništvo u Varaždinu</item>
    </derivirana_varijabla>
  </DomainObject.Predmet.OstaliListFormated>
  <DomainObject.Predmet.OstaliListFormatedOIB>
    <izvorni_sadrzaj>
      <item>sudski registar</item>
      <item>Zdenko Grbolja, OIB 62711417593</item>
      <item>Županijsko državno odvjetništvo u Varaždinu, OIB 18683136487</item>
    </izvorni_sadrzaj>
    <derivirana_varijabla naziv="DomainObject.Predmet.OstaliListFormatedOIB_1">
      <item>sudski registar</item>
      <item>Zdenko Grbolja, OIB 62711417593</item>
      <item>Županijsko državno odvjetništvo u Varaždinu, OIB 18683136487</item>
    </derivirana_varijabla>
  </DomainObject.Predmet.OstaliListFormatedOIB>
  <DomainObject.Predmet.OstaliListFormatedWithAdress>
    <izvorni_sadrzaj>
      <item>sudski registar</item>
      <item>Zdenko Grbolja, Biskupa Julija Drohobeczkoga 2, 48260 Križevci</item>
      <item>Županijsko državno odvjetništvo u Varaždinu, B.Radića 2, 42000 Varaždin</item>
    </izvorni_sadrzaj>
    <derivirana_varijabla naziv="DomainObject.Predmet.OstaliListFormatedWithAdress_1">
      <item>sudski registar</item>
      <item>Zdenko Grbolja, Biskupa Julija Drohobeczkoga 2, 48260 Križevci</item>
      <item>Županijsko državno odvjetništvo u Varaždinu, B.Radića 2, 42000 Varaždin</item>
    </derivirana_varijabla>
  </DomainObject.Predmet.OstaliListFormatedWithAdress>
  <DomainObject.Predmet.OstaliListFormatedWithAdressOIB>
    <izvorni_sadrzaj>
      <item>sudski registar</item>
      <item>Zdenko Grbolja, OIB 62711417593, Biskupa Julija Drohobeczkoga 2, 48260 Križevci</item>
      <item>Županijsko državno odvjetništvo u Varaždinu, OIB 18683136487, B.Radića 2, 42000 Varaždin</item>
    </izvorni_sadrzaj>
    <derivirana_varijabla naziv="DomainObject.Predmet.OstaliListFormatedWithAdressOIB_1">
      <item>sudski registar</item>
      <item>Zdenko Grbolja, OIB 62711417593, Biskupa Julija Drohobeczkoga 2, 48260 Križevci</item>
      <item>Županijsko državno odvjetništvo u Varaždinu, OIB 18683136487, B.Radića 2, 42000 Varaždin</item>
    </derivirana_varijabla>
  </DomainObject.Predmet.OstaliListFormatedWithAdressOIB>
  <DomainObject.Predmet.OstaliListNazivFormated>
    <izvorni_sadrzaj>
      <item>sudski registar</item>
      <item>Zdenko Grbolja</item>
      <item>Županijsko državno odvjetništvo u Varaždinu</item>
    </izvorni_sadrzaj>
    <derivirana_varijabla naziv="DomainObject.Predmet.OstaliListNazivFormated_1">
      <item>sudski registar</item>
      <item>Zdenko Grbolja</item>
      <item>Županijsko državno odvjetništvo u Varaždinu</item>
    </derivirana_varijabla>
  </DomainObject.Predmet.OstaliListNazivFormated>
  <DomainObject.Predmet.OstaliListNazivFormatedOIB>
    <izvorni_sadrzaj>
      <item>sudski registar</item>
      <item>Zdenko Grbolja, OIB 62711417593</item>
      <item>Županijsko državno odvjetništvo u Varaždinu, OIB 18683136487</item>
    </izvorni_sadrzaj>
    <derivirana_varijabla naziv="DomainObject.Predmet.OstaliListNazivFormatedOIB_1">
      <item>sudski registar</item>
      <item>Zdenko Grbolja, OIB 62711417593</item>
      <item>Županijsko državno odvjetništvo u Varaždinu,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JABLAN jednostavno društvo s ograničenom odgovornošću za proizvodnju, trgovinu i usluge</izvorni_sadrzaj>
    <derivirana_varijabla naziv="DomainObject.Predmet.ProtustrankaIDrugi_1">JABLAN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JABLAN jednostavno društvo s ograničenom odgovornošću za proizvodnju, trgovinu i usluge, OIB 99600797422, Biskupa J. Drohobeczkoga 2, 48260 Križevci</izvorni_sadrzaj>
    <derivirana_varijabla naziv="DomainObject.Predmet.ProtustrankaIDrugiAdressOIB_1">JABLAN jednostavno društvo s ograničenom odgovornošću za proizvodnju, trgovinu i usluge, OIB 99600797422, Biskupa J. Drohobeczkoga 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JABLAN jednostavno društvo s ograničenom odgovornošću za proizvodnju, trgovinu i usluge</item>
      <item>sudski registar</item>
      <item>Zdenko Grbolja</item>
      <item>Županijsko državno odvjetništvo u Varaždinu</item>
    </izvorni_sadrzaj>
    <derivirana_varijabla naziv="DomainObject.Predmet.SudioniciListNaziv_1">
      <item>Financijska agencija</item>
      <item>JABLAN jednostavno društvo s ograničenom odgovornošću za proizvodnju, trgovinu i usluge</item>
      <item>sudski registar</item>
      <item>Zdenko Grbolja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JABLAN jednostavno društvo s ograničenom odgovornošću za proizvodnju, trgovinu i usluge, OIB 99600797422, Biskupa J. Drohobeczkoga 2,48260 Križevci</item>
      <item>sudski registar</item>
      <item>Zdenko Grbolja, OIB 62711417593, Biskupa Julija Drohobeczkoga 2,48260 Križevci</item>
      <item>Županijsko državno odvjetništvo u Varaždinu, OIB 18683136487, B.Radića 2,42000 Varaždin</item>
    </izvorni_sadrzaj>
    <derivirana_varijabla naziv="DomainObject.Predmet.SudioniciListAdressOIB_1">
      <item>Financijska agencija, OIB 85821130368</item>
      <item>JABLAN jednostavno društvo s ograničenom odgovornošću za proizvodnju, trgovinu i usluge, OIB 99600797422, Biskupa J. Drohobeczkoga 2,48260 Križevci</item>
      <item>sudski registar</item>
      <item>Zdenko Grbolja, OIB 62711417593, Biskupa Julija Drohobeczkoga 2,48260 Križevci</item>
      <item>Županijsko državno odvjetništvo u Varaždinu, OIB 18683136487,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99600797422</item>
      <item>, OIB 62711417593</item>
      <item>, OIB 18683136487</item>
    </izvorni_sadrzaj>
    <derivirana_varijabla naziv="DomainObject.Predmet.SudioniciListNazivOIB_1">
      <item>, OIB null</item>
      <item>, OIB 85821130368</item>
      <item>, OIB 99600797422</item>
      <item>, OIB 62711417593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