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d780" w14:paraId="04dd780" w:rsidRDefault="003741EB" w:rsidP="00C765FC" w:rsidR="00C765FC" w:rsidRPr="00C10C53">
      <w:pPr>
        <w15:collapsed w:val="false"/>
      </w:pPr>
      <w:bookmarkStart w:name="_GoBack" w:id="0"/>
      <w:bookmarkEnd w:id="0"/>
      <w:r>
        <w:t xml:space="preserve">                </w:t>
      </w:r>
      <w:r w:rsidR="00C765FC" w:rsidRPr="00C10C53">
        <w:t xml:space="preserve">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>
      <w:pPr>
        <w:jc w:val="both"/>
      </w:pPr>
    </w:p>
    <w:p w:rsidRDefault="003741EB" w:rsidP="00C765FC" w:rsidR="003741EB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7347D0">
        <w:t>OLBIA d.o.o., Poreč, Bračka 49, OIB: 53368537930</w:t>
      </w:r>
      <w:r w:rsidR="00EA1E30">
        <w:t>, 3</w:t>
      </w:r>
      <w:r w:rsidRPr="00C10C53">
        <w:t xml:space="preserve">. </w:t>
      </w:r>
      <w:r w:rsidR="00EA1E30">
        <w:t xml:space="preserve">svibnja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3741EB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7347D0">
        <w:t>OLBIA d.o.o., Poreč, Bračka 49, OIB: 53368537930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HR43 2390001 1300029763, poziv </w:t>
      </w:r>
      <w:r w:rsidRPr="003741EB">
        <w:t>na broj 020-</w:t>
      </w:r>
      <w:r w:rsidR="007347D0" w:rsidRPr="003741EB">
        <w:t>278</w:t>
      </w:r>
      <w:r w:rsidRPr="003741EB">
        <w:t>-1</w:t>
      </w:r>
      <w:r w:rsidR="00643D7D" w:rsidRPr="003741EB">
        <w:t>6</w:t>
      </w:r>
      <w:r w:rsidRPr="003741EB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>
      <w:pPr>
        <w:jc w:val="both"/>
        <w:rPr>
          <w:bCs w:val="false"/>
        </w:rPr>
      </w:pPr>
    </w:p>
    <w:p w:rsidRDefault="003741EB" w:rsidP="00C765FC" w:rsidR="003741EB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3741EB" w:rsidP="00C765FC" w:rsidR="003741EB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3741EB" w:rsidP="00C765FC" w:rsidR="003741EB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3741EB" w:rsidP="00C765FC" w:rsidR="003741EB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4F782C">
        <w:t>3</w:t>
      </w:r>
      <w:r w:rsidR="00C765FC" w:rsidRPr="00C10C53">
        <w:t xml:space="preserve">. </w:t>
      </w:r>
      <w:r w:rsidR="004F782C">
        <w:t xml:space="preserve">svibnja </w:t>
      </w:r>
      <w:r w:rsidR="00C765FC" w:rsidRPr="00C10C53">
        <w:t>2016.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>- e-Oglasna ploča suda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3741EB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DD6" w:rsidP="00C765FC" w:rsidR="00675DD6">
      <w:r>
        <w:separator/>
      </w:r>
    </w:p>
  </w:endnote>
  <w:endnote w:id="0" w:type="continuationSeparator">
    <w:p w:rsidRDefault="00675DD6" w:rsidP="00C765FC" w:rsidR="00675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DD6" w:rsidP="00C765FC" w:rsidR="00675DD6">
      <w:r>
        <w:separator/>
      </w:r>
    </w:p>
  </w:footnote>
  <w:footnote w:id="0" w:type="continuationSeparator">
    <w:p w:rsidRDefault="00675DD6" w:rsidP="00C765FC" w:rsidR="00675D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1359755"/>
      <w:docPartObj>
        <w:docPartGallery w:val="Page Numbers (Top of Page)"/>
        <w:docPartUnique/>
      </w:docPartObj>
    </w:sdtPr>
    <w:sdtEndPr/>
    <w:sdtContent>
      <w:p w:rsidRDefault="003741EB" w:rsidP="003741EB" w:rsidR="003741EB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43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 w:rsidRPr="003741EB">
          <w:t xml:space="preserve"> </w:t>
        </w:r>
        <w:r>
          <w:t>Posl. broj: 1 St-278/16-14</w:t>
        </w:r>
      </w:p>
      <w:p w:rsidRDefault="002A6430" w:rsidR="003741EB">
        <w:pPr>
          <w:pStyle w:val="Zaglavlje"/>
          <w:jc w:val="center"/>
        </w:pPr>
      </w:p>
    </w:sdtContent>
  </w:sdt>
  <w:p w:rsidRDefault="002A643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1EB" w:rsidP="003741EB" w:rsidR="003741EB">
    <w:pPr>
      <w:pStyle w:val="Zaglavlje"/>
      <w:jc w:val="right"/>
    </w:pPr>
    <w:r>
      <w:t>Posl. broj: 1 St-278/16-14</w:t>
    </w:r>
  </w:p>
  <w:p w:rsidRDefault="002A6430" w:rsidR="00DF28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2A6430"/>
    <w:rsid w:val="003741EB"/>
    <w:rsid w:val="003C4CE7"/>
    <w:rsid w:val="00496112"/>
    <w:rsid w:val="004F782C"/>
    <w:rsid w:val="0051489A"/>
    <w:rsid w:val="00643D7D"/>
    <w:rsid w:val="0065137D"/>
    <w:rsid w:val="0065386B"/>
    <w:rsid w:val="00675DD6"/>
    <w:rsid w:val="0069680A"/>
    <w:rsid w:val="007347D0"/>
    <w:rsid w:val="007F482F"/>
    <w:rsid w:val="00814708"/>
    <w:rsid w:val="00987F4D"/>
    <w:rsid w:val="009E515D"/>
    <w:rsid w:val="00AC57D6"/>
    <w:rsid w:val="00B10C40"/>
    <w:rsid w:val="00C10C53"/>
    <w:rsid w:val="00C331EB"/>
    <w:rsid w:val="00C765FC"/>
    <w:rsid w:val="00CD1157"/>
    <w:rsid w:val="00D10CDB"/>
    <w:rsid w:val="00D2325F"/>
    <w:rsid w:val="00D9520D"/>
    <w:rsid w:val="00D95CA7"/>
    <w:rsid w:val="00EA1E30"/>
    <w:rsid w:val="00F3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4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6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St-278/2016</izvorni_sadrzaj>
    <derivirana_varijabla naziv="DomainObject.Predmet.OznakaBroj_1">St-278/2016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OLBIA d.o.o. POREČ</izvorni_sadrzaj>
    <derivirana_varijabla naziv="DomainObject.Predmet.ProtustrankaFormated_1">  OLBIA d.o.o. POREČ</derivirana_varijabla>
  </DomainObject.Predmet.ProtustrankaFormated>
  <DomainObject.Predmet.ProtustrankaFormatedOIB>
    <izvorni_sadrzaj>  OLBIA d.o.o. POREČ, OIB 53368537930</izvorni_sadrzaj>
    <derivirana_varijabla naziv="DomainObject.Predmet.ProtustrankaFormatedOIB_1">  OLBIA d.o.o. POREČ, OIB 53368537930</derivirana_varijabla>
  </DomainObject.Predmet.ProtustrankaFormatedOIB>
  <DomainObject.Predmet.ProtustrankaFormatedWithAdress>
    <izvorni_sadrzaj> OLBIA d.o.o. POREČ, Bračka 49, 52440 Poreč</izvorni_sadrzaj>
    <derivirana_varijabla naziv="DomainObject.Predmet.ProtustrankaFormatedWithAdress_1"> OLBIA d.o.o. POREČ, Bračka 49, 52440 Poreč</derivirana_varijabla>
  </DomainObject.Predmet.ProtustrankaFormatedWithAdress>
  <DomainObject.Predmet.ProtustrankaFormatedWithAdressOIB>
    <izvorni_sadrzaj> OLBIA d.o.o. POREČ, OIB 53368537930, Bračka 49, 52440 Poreč</izvorni_sadrzaj>
    <derivirana_varijabla naziv="DomainObject.Predmet.ProtustrankaFormatedWithAdressOIB_1"> OLBIA d.o.o. POREČ, OIB 53368537930, Bračka 49, 52440 Poreč</derivirana_varijabla>
  </DomainObject.Predmet.ProtustrankaFormatedWithAdressOIB>
  <DomainObject.Predmet.ProtustrankaWithAdress>
    <izvorni_sadrzaj>OLBIA d.o.o. POREČ Bračka 49, 52440 Poreč</izvorni_sadrzaj>
    <derivirana_varijabla naziv="DomainObject.Predmet.ProtustrankaWithAdress_1">OLBIA d.o.o. POREČ Bračka 49, 52440 Poreč</derivirana_varijabla>
  </DomainObject.Predmet.ProtustrankaWithAdress>
  <DomainObject.Predmet.ProtustrankaWithAdressOIB>
    <izvorni_sadrzaj>OLBIA d.o.o. POREČ, OIB 53368537930, Bračka 49, 52440 Poreč</izvorni_sadrzaj>
    <derivirana_varijabla naziv="DomainObject.Predmet.ProtustrankaWithAdressOIB_1">OLBIA d.o.o. POREČ, OIB 53368537930, Bračka 49, 52440 Poreč</derivirana_varijabla>
  </DomainObject.Predmet.ProtustrankaWithAdressOIB>
  <DomainObject.Predmet.ProtustrankaNazivFormated>
    <izvorni_sadrzaj>OLBIA d.o.o. POREČ</izvorni_sadrzaj>
    <derivirana_varijabla naziv="DomainObject.Predmet.ProtustrankaNazivFormated_1">OLBIA d.o.o. POREČ</derivirana_varijabla>
  </DomainObject.Predmet.ProtustrankaNazivFormated>
  <DomainObject.Predmet.ProtustrankaNazivFormatedOIB>
    <izvorni_sadrzaj>OLBIA d.o.o. POREČ, OIB 53368537930</izvorni_sadrzaj>
    <derivirana_varijabla naziv="DomainObject.Predmet.ProtustrankaNazivFormatedOIB_1">OLBIA d.o.o. POREČ, OIB 53368537930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28257.42</izvorni_sadrzaj>
    <derivirana_varijabla naziv="DomainObject.Predmet.TrenutnaVrijednost_1">28257.42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OLBIA d.o.o. POREČ</item>
    </izvorni_sadrzaj>
    <derivirana_varijabla naziv="DomainObject.Predmet.ProtuStrankaListFormated_1">
      <item>OLBIA d.o.o. POREČ</item>
    </derivirana_varijabla>
  </DomainObject.Predmet.ProtuStrankaListFormated>
  <DomainObject.Predmet.ProtuStrankaListFormatedOIB>
    <izvorni_sadrzaj>
      <item>OLBIA d.o.o. POREČ, OIB 53368537930</item>
    </izvorni_sadrzaj>
    <derivirana_varijabla naziv="DomainObject.Predmet.ProtuStrankaListFormatedOIB_1">
      <item>OLBIA d.o.o. POREČ, OIB 53368537930</item>
    </derivirana_varijabla>
  </DomainObject.Predmet.ProtuStrankaListFormatedOIB>
  <DomainObject.Predmet.ProtuStrankaListFormatedWithAdress>
    <izvorni_sadrzaj>
      <item>OLBIA d.o.o. POREČ, Bračka 49, 52440 Poreč</item>
    </izvorni_sadrzaj>
    <derivirana_varijabla naziv="DomainObject.Predmet.ProtuStrankaListFormatedWithAdress_1">
      <item>OLBIA d.o.o. POREČ, Bračka 49, 52440 Poreč</item>
    </derivirana_varijabla>
  </DomainObject.Predmet.ProtuStrankaListFormatedWithAdress>
  <DomainObject.Predmet.ProtuStrankaListFormatedWithAdressOIB>
    <izvorni_sadrzaj>
      <item>OLBIA d.o.o. POREČ, OIB 53368537930, Bračka 49, 52440 Poreč</item>
    </izvorni_sadrzaj>
    <derivirana_varijabla naziv="DomainObject.Predmet.ProtuStrankaListFormatedWithAdressOIB_1">
      <item>OLBIA d.o.o. POREČ, OIB 53368537930, Bračka 49, 52440 Poreč</item>
    </derivirana_varijabla>
  </DomainObject.Predmet.ProtuStrankaListFormatedWithAdressOIB>
  <DomainObject.Predmet.ProtuStrankaListNazivFormated>
    <izvorni_sadrzaj>
      <item>OLBIA d.o.o. POREČ</item>
    </izvorni_sadrzaj>
    <derivirana_varijabla naziv="DomainObject.Predmet.ProtuStrankaListNazivFormated_1">
      <item>OLBIA d.o.o. POREČ</item>
    </derivirana_varijabla>
  </DomainObject.Predmet.ProtuStrankaListNazivFormated>
  <DomainObject.Predmet.ProtuStrankaListNazivFormatedOIB>
    <izvorni_sadrzaj>
      <item>OLBIA d.o.o. POREČ, OIB 53368537930</item>
    </izvorni_sadrzaj>
    <derivirana_varijabla naziv="DomainObject.Predmet.ProtuStrankaListNazivFormatedOIB_1">
      <item>OLBIA d.o.o. POREČ, OIB 53368537930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OLBIA d.o.o. POREČ</izvorni_sadrzaj>
    <derivirana_varijabla naziv="DomainObject.Predmet.ProtustrankaIDrugi_1">OLBIA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OLBIA d.o.o. POREČ, OIB 53368537930, Bračka 49, 52440 Poreč</izvorni_sadrzaj>
    <derivirana_varijabla naziv="DomainObject.Predmet.ProtustrankaIDrugiAdressOIB_1">OLBIA d.o.o. POREČ, OIB 53368537930, Bračka 49,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OLBIA d.o.o. POREČ</item>
    </izvorni_sadrzaj>
    <derivirana_varijabla naziv="DomainObject.Predmet.SudioniciListNaziv_1">
      <item>FINANCIJSKA AGENCIJA, RC RIJEKA, PODRUŽNICA PULA, PULA</item>
      <item>OLBIA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OLBIA d.o.o. POREČ, OIB 53368537930, Bračka 49,52440 Poreč</item>
    </izvorni_sadrzaj>
    <derivirana_varijabla naziv="DomainObject.Predmet.SudioniciListAdressOIB_1">
      <item>FINANCIJSKA AGENCIJA, RC RIJEKA, PODRUŽNICA PULA, PULA, OIB 85821130368, Giardini 5,52100 Pula</item>
      <item>OLBIA d.o.o. POREČ, OIB 53368537930, Bračka 49,52440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53368537930</item>
    </izvorni_sadrzaj>
    <derivirana_varijabla naziv="DomainObject.Predmet.SudioniciListNazivOIB_1">
      <item>, OIB 85821130368</item>
      <item>, OIB 53368537930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2032</properties:Characters>
  <properties:Lines>68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2016-05-03T12:14:00Z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2016-05-03T12:19:00Z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