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6ed6" w14:paraId="6766ed6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9A5181">
        <w:rPr>
          <w:szCs w:val="24"/>
        </w:rPr>
        <w:t>DALMATINSKI RUDNICI BOKSITA D.O.O., Obrovac, Jadranska 1, OIB:31782172312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AD4173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9A5181">
        <w:rPr>
          <w:sz w:val="24"/>
          <w:szCs w:val="24"/>
          <w:lang w:val="hr-HR"/>
        </w:rPr>
        <w:t>DUŠKO JURJEVIĆ, Kruševo, 22609151173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9A5181">
        <w:rPr>
          <w:sz w:val="24"/>
          <w:szCs w:val="24"/>
          <w:lang w:val="hr-HR"/>
        </w:rPr>
        <w:t>73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EA6200" w:rsidR="00EA6200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9A5181" w:rsidRPr="009A5181">
        <w:rPr>
          <w:sz w:val="24"/>
          <w:szCs w:val="24"/>
        </w:rPr>
        <w:t>DALMATINSKI RUDNICI BOKSITA D.O.O., Obrovac, Jadranska 1.</w:t>
      </w:r>
    </w:p>
    <w:p w:rsidRDefault="0049238A" w:rsidP="00EA6200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AD4173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A5181">
        <w:rPr>
          <w:szCs w:val="24"/>
        </w:rPr>
        <w:t>DUŠKO JURJEVIĆ, Kruševo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AD4173" w:rsidP="00C754BB" w:rsidR="00AD4173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E578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9A5181">
      <w:rPr>
        <w:sz w:val="24"/>
        <w:szCs w:val="24"/>
        <w:lang w:val="hr-HR"/>
      </w:rPr>
      <w:t>73</w:t>
    </w:r>
    <w:r w:rsidR="00222D7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</w:t>
    </w:r>
    <w:r w:rsidR="009A5181">
      <w:rPr>
        <w:sz w:val="24"/>
        <w:szCs w:val="24"/>
        <w:lang w:val="hr-HR"/>
      </w:rPr>
      <w:t>73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A5181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D4173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A6200"/>
    <w:rsid w:val="00EB59D8"/>
    <w:rsid w:val="00EC423A"/>
    <w:rsid w:val="00EC441C"/>
    <w:rsid w:val="00EE1B9B"/>
    <w:rsid w:val="00EE5782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8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8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</izvorni_sadrzaj>
    <derivirana_varijabla naziv="DomainObject.Predmet.SudioniciListNaziv_1">
      <item>FINA</item>
      <item>DALMATINSKI RUDNICI BOKSITA društvo s ograničenom odgovornošću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</izvorni_sadrzaj>
    <derivirana_varijabla naziv="DomainObject.Predmet.SudioniciListNazivOIB_1">
      <item>, OIB 85821130368</item>
      <item>, OIB 31782172312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8C0EC-0DAF-4188-84FC-7D0475C3A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1639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2016-03-23T08:46:00Z</dcterms:created>
  <dc:creator>Ante Kačić</dc:creator>
  <cp:lastModifiedBy>Merlina Klišmanić</cp:lastModifiedBy>
  <cp:lastPrinted>2016-03-23T08:46:00Z</cp:lastPrinted>
  <dcterms:modified xmlns:xsi="http://www.w3.org/2001/XMLSchema-instance" xsi:type="dcterms:W3CDTF">2016-04-06T12:28:00Z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