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2c7e" w14:paraId="26c2c7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>5. St-776/2017-2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>O G L A S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DA TOURS d.o.o. za trgovinu, usluge i turistička agencija, Daruvar, Franje Kuhača 39, MBS: 010091359, OIB: 79011148971, koji se vodi kod ovoga suda pod brojem St-776/2017, temeljem odredbe čl.430., 431. i 434. Stečajnog zakona ("Narodne novine" broj 71/15.), objavljuje: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 xml:space="preserve">I. Na dan 4. rujna 2017. dužnik u Očevidniku redoslijeda osnova za plaćanje ima evidentirane neizvršene osnove za plaćanje u ukupnom iznosu od 20.185,92 kn, u koji iznos je uračunata kamata i naknada Financijske agencije za provedbu ovrhe na novčanim sredstvima.  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>II. Poziva se osoba ovlaštena za zastupanje dužnika – Ljiljana Kovačević, Daruvar, Franje Kuhača 39, OIB: 08289346788, da u roku od 15 dana od objave ovog oglasa na mrežnoj stranici e-Oglasna ploča Trgovačkog suda u Bjelovaru podnese sudu javnobilježnički ovjerovljen popis imovine i obveza na propisanom obrascu.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57D0A">
        <w:rPr>
          <w:rFonts w:cs="Times New Roman" w:eastAsia="Times New Roman"/>
          <w:szCs w:val="20"/>
          <w:lang w:eastAsia="hr-HR"/>
        </w:rPr>
        <w:t>MARIJA PETRINA KUBICA</w:t>
      </w:r>
    </w:p>
    <w:p w:rsidRDefault="00A57D0A" w:rsidP="00A57D0A" w:rsidR="00A57D0A" w:rsidRPr="00A57D0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D0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0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St-776/2017-2</izvorni_sadrzaj>
    <derivirana_varijabla naziv="DomainObject.Oznaka_1">St-776/2017-2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St-776/2017</izvorni_sadrzaj>
    <derivirana_varijabla naziv="DomainObject.Predmet.OznakaBroj_1">St-776/2017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TOURS d.o.o. za trgovinu, usluge i turistička agencija</izvorni_sadrzaj>
    <derivirana_varijabla naziv="DomainObject.Predmet.ProtustrankaFormated_1">  DA TOURS d.o.o. za trgovinu, usluge i turistička agencija</derivirana_varijabla>
  </DomainObject.Predmet.ProtustrankaFormated>
  <DomainObject.Predmet.ProtustrankaFormatedOIB>
    <izvorni_sadrzaj>  DA TOURS d.o.o. za trgovinu, usluge i turistička agencija, OIB 79011148971</izvorni_sadrzaj>
    <derivirana_varijabla naziv="DomainObject.Predmet.ProtustrankaFormatedOIB_1">  DA TOURS d.o.o. za trgovinu, usluge i turistička agencija, OIB 79011148971</derivirana_varijabla>
  </DomainObject.Predmet.ProtustrankaFormatedOIB>
  <DomainObject.Predmet.ProtustrankaFormatedWithAdress>
    <izvorni_sadrzaj> DA TOURS d.o.o. za trgovinu, usluge i turistička agencija, Franje Kuhača 39, 43500 Daruvar</izvorni_sadrzaj>
    <derivirana_varijabla naziv="DomainObject.Predmet.ProtustrankaFormatedWithAdress_1"> DA TOURS d.o.o. za trgovinu, usluge i turistička agencija, Franje Kuhača 39, 43500 Daruvar</derivirana_varijabla>
  </DomainObject.Predmet.ProtustrankaFormatedWithAdress>
  <DomainObject.Predmet.ProtustrankaFormatedWithAdressOIB>
    <izvorni_sadrzaj> DA TOURS d.o.o. za trgovinu, usluge i turistička agencija, OIB 79011148971, Franje Kuhača 39, 43500 Daruvar</izvorni_sadrzaj>
    <derivirana_varijabla naziv="DomainObject.Predmet.ProtustrankaFormatedWithAdressOIB_1"> DA TOURS d.o.o. za trgovinu, usluge i turistička agencija, OIB 79011148971, Franje Kuhača 39, 43500 Daruvar</derivirana_varijabla>
  </DomainObject.Predmet.ProtustrankaFormatedWithAdressOIB>
  <DomainObject.Predmet.ProtustrankaWithAdress>
    <izvorni_sadrzaj>DA TOURS d.o.o. za trgovinu, usluge i turistička agencija Franje Kuhača 39, 43500 Daruvar</izvorni_sadrzaj>
    <derivirana_varijabla naziv="DomainObject.Predmet.ProtustrankaWithAdress_1">DA TOURS d.o.o. za trgovinu, usluge i turistička agencija Franje Kuhača 39, 43500 Daruvar</derivirana_varijabla>
  </DomainObject.Predmet.ProtustrankaWithAdress>
  <DomainObject.Predmet.ProtustrankaWithAdressOIB>
    <izvorni_sadrzaj>DA TOURS d.o.o. za trgovinu, usluge i turistička agencija, OIB 79011148971, Franje Kuhača 39, 43500 Daruvar</izvorni_sadrzaj>
    <derivirana_varijabla naziv="DomainObject.Predmet.ProtustrankaWithAdressOIB_1">DA TOURS d.o.o. za trgovinu, usluge i turistička agencija, OIB 79011148971, Franje Kuhača 39, 43500 Daruvar</derivirana_varijabla>
  </DomainObject.Predmet.ProtustrankaWithAdressOIB>
  <DomainObject.Predmet.ProtustrankaNazivFormated>
    <izvorni_sadrzaj>DA TOURS d.o.o. za trgovinu, usluge i turistička agencija</izvorni_sadrzaj>
    <derivirana_varijabla naziv="DomainObject.Predmet.ProtustrankaNazivFormated_1">DA TOURS d.o.o. za trgovinu, usluge i turistička agencija</derivirana_varijabla>
  </DomainObject.Predmet.ProtustrankaNazivFormated>
  <DomainObject.Predmet.ProtustrankaNazivFormatedOIB>
    <izvorni_sadrzaj>DA TOURS d.o.o. za trgovinu, usluge i turistička agencija, OIB 79011148971</izvorni_sadrzaj>
    <derivirana_varijabla naziv="DomainObject.Predmet.ProtustrankaNazivFormatedOIB_1">DA TOURS d.o.o. za trgovinu, usluge i turistička agencija, OIB 79011148971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DA TOURS d.o.o. za trgovinu, usluge i turistička agencija</item>
    </izvorni_sadrzaj>
    <derivirana_varijabla naziv="DomainObject.Predmet.ProtuStrankaListFormated_1">
      <item>DA TOURS d.o.o. za trgovinu, usluge i turistička agencija</item>
    </derivirana_varijabla>
  </DomainObject.Predmet.ProtuStrankaListFormated>
  <DomainObject.Predmet.ProtuStrankaListFormatedOIB>
    <izvorni_sadrzaj>
      <item>DA TOURS d.o.o. za trgovinu, usluge i turistička agencija, OIB 79011148971</item>
    </izvorni_sadrzaj>
    <derivirana_varijabla naziv="DomainObject.Predmet.ProtuStrankaListFormatedOIB_1">
      <item>DA TOURS d.o.o. za trgovinu, usluge i turistička agencija, OIB 79011148971</item>
    </derivirana_varijabla>
  </DomainObject.Predmet.ProtuStrankaListFormatedOIB>
  <DomainObject.Predmet.ProtuStrankaListFormatedWithAdress>
    <izvorni_sadrzaj>
      <item>DA TOURS d.o.o. za trgovinu, usluge i turistička agencija, Franje Kuhača 39, 43500 Daruvar</item>
    </izvorni_sadrzaj>
    <derivirana_varijabla naziv="DomainObject.Predmet.ProtuStrankaListFormatedWithAdress_1">
      <item>DA TOURS d.o.o. za trgovinu, usluge i turistička agencija, Franje Kuhača 39, 43500 Daruvar</item>
    </derivirana_varijabla>
  </DomainObject.Predmet.ProtuStrankaListFormatedWithAdress>
  <DomainObject.Predmet.ProtuStrankaListFormatedWithAdressOIB>
    <izvorni_sadrzaj>
      <item>DA TOURS d.o.o. za trgovinu, usluge i turistička agencija, OIB 79011148971, Franje Kuhača 39, 43500 Daruvar</item>
    </izvorni_sadrzaj>
    <derivirana_varijabla naziv="DomainObject.Predmet.ProtuStrankaListFormatedWithAdressOIB_1">
      <item>DA TOURS d.o.o. za trgovinu, usluge i turistička agencija, OIB 79011148971, Franje Kuhača 39, 43500 Daruvar</item>
    </derivirana_varijabla>
  </DomainObject.Predmet.ProtuStrankaListFormatedWithAdressOIB>
  <DomainObject.Predmet.ProtuStrankaListNazivFormated>
    <izvorni_sadrzaj>
      <item>DA TOURS d.o.o. za trgovinu, usluge i turistička agencija</item>
    </izvorni_sadrzaj>
    <derivirana_varijabla naziv="DomainObject.Predmet.ProtuStrankaListNazivFormated_1">
      <item>DA TOURS d.o.o. za trgovinu, usluge i turistička agencija</item>
    </derivirana_varijabla>
  </DomainObject.Predmet.ProtuStrankaListNazivFormated>
  <DomainObject.Predmet.ProtuStrankaListNazivFormatedOIB>
    <izvorni_sadrzaj>
      <item>DA TOURS d.o.o. za trgovinu, usluge i turistička agencija, OIB 79011148971</item>
    </izvorni_sadrzaj>
    <derivirana_varijabla naziv="DomainObject.Predmet.ProtuStrankaListNazivFormatedOIB_1">
      <item>DA TOURS d.o.o. za trgovinu, usluge i turistička agencija, OIB 79011148971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St-776/2017-2</izvorni_sadrzaj>
    <derivirana_varijabla naziv="DomainObject.PoslovniBrojDokumenta_1">St-776/2017-2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DA TOURS d.o.o. za trgovinu, usluge i turistička agencija</izvorni_sadrzaj>
    <derivirana_varijabla naziv="DomainObject.Predmet.ProtustrankaIDrugi_1">DA TOURS d.o.o. za trgovinu, usluge i turistička agencija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DA TOURS d.o.o. za trgovinu, usluge i turistička agencija, OIB 79011148971, Franje Kuhača 39, 43500 Daruvar</izvorni_sadrzaj>
    <derivirana_varijabla naziv="DomainObject.Predmet.ProtustrankaIDrugiAdressOIB_1">DA TOURS d.o.o. za trgovinu, usluge i turistička agencija, OIB 79011148971, Franje Kuhača 39,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DA TOURS d.o.o. za trgovinu, usluge i turistička agencija</item>
    </izvorni_sadrzaj>
    <derivirana_varijabla naziv="DomainObject.Predmet.SudioniciListNaziv_1">
      <item>FINA. RC ZAGREB, Podružnica BJELOVAR</item>
      <item>DA TOURS d.o.o. za trgovinu, usluge i turistička agencija</item>
    </derivirana_varijabla>
  </DomainObject.Predmet.SudioniciListNaziv>
  <DomainObject.Predmet.SudioniciListAdressOIB>
    <izvorni_sadrzaj>
      <item>FINA. RC ZAGREB, Podružnica BJELOVAR, OIB 85821130368, F. Supila 4,43000 Bjelovar</item>
      <item>DA TOURS d.o.o. za trgovinu, usluge i turistička agencija, OIB 79011148971, Franje Kuhača 39,43500 Daruvar</item>
    </izvorni_sadrzaj>
    <derivirana_varijabla naziv="DomainObject.Predmet.SudioniciListAdressOIB_1">
      <item>FINA. RC ZAGREB, Podružnica BJELOVAR, OIB 85821130368, F. Supila 4,43000 Bjelovar</item>
      <item>DA TOURS d.o.o. za trgovinu, usluge i turistička agencija, OIB 79011148971, Franje Kuhača 39,43500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E5591-5B81-4AB2-BCD5-C62B8FFB6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1621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