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2a5b2" w14:paraId="df2a5b2" w:rsidRDefault="00414F7A" w:rsidP="00414F7A" w:rsidR="00414F7A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414F7A" w:rsidP="00414F7A" w:rsidR="00414F7A">
      <w:pPr>
        <w:jc w:val="both"/>
      </w:pPr>
      <w:r>
        <w:t xml:space="preserve">       REPUBLIKA HRVATSKA</w:t>
      </w:r>
    </w:p>
    <w:p w:rsidRDefault="00414F7A" w:rsidP="00414F7A" w:rsidR="00414F7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14F7A" w:rsidP="00414F7A" w:rsidR="00414F7A" w:rsidRPr="00414F7A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414F7A" w:rsidP="00414F7A" w:rsidR="00414F7A">
      <w:pPr>
        <w:ind w:left="5664"/>
      </w:pPr>
    </w:p>
    <w:p w:rsidRDefault="00414F7A" w:rsidP="00414F7A" w:rsidR="00414F7A">
      <w:pPr>
        <w:ind w:left="5664"/>
      </w:pPr>
    </w:p>
    <w:p w:rsidRDefault="00414F7A" w:rsidP="00414F7A" w:rsidR="00414F7A">
      <w:pPr>
        <w:jc w:val="center"/>
      </w:pPr>
      <w:r>
        <w:t>R E P U B L I K A   H R V A T S K A</w:t>
      </w:r>
    </w:p>
    <w:p w:rsidRDefault="00414F7A" w:rsidP="00414F7A" w:rsidR="00414F7A">
      <w:pPr>
        <w:rPr>
          <w:b/>
        </w:rPr>
      </w:pPr>
    </w:p>
    <w:p w:rsidRDefault="00414F7A" w:rsidP="00414F7A" w:rsidR="00414F7A">
      <w:pPr>
        <w:jc w:val="center"/>
      </w:pPr>
      <w:r>
        <w:t>R J E Š E N J E</w:t>
      </w:r>
    </w:p>
    <w:p w:rsidRDefault="00414F7A" w:rsidP="00414F7A" w:rsidR="00414F7A">
      <w:pPr>
        <w:jc w:val="center"/>
      </w:pPr>
    </w:p>
    <w:p w:rsidRDefault="00414F7A" w:rsidP="00414F7A" w:rsidR="00414F7A">
      <w:pPr>
        <w:jc w:val="center"/>
      </w:pPr>
    </w:p>
    <w:p w:rsidRDefault="00D84877" w:rsidP="00D84877" w:rsidR="00414F7A">
      <w:pPr>
        <w:ind w:firstLine="708"/>
        <w:jc w:val="both"/>
      </w:pP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JUCCA jednostavno društvo s ograničenom odgovornošću za proizvodnju, trgovinu, ugostiteljstvo i usluge, skraćena tvrtka JUCCA j.d.o.o. Čakovec, </w:t>
      </w:r>
      <w:proofErr w:type="spellStart"/>
      <w:r>
        <w:t>Buzovečka</w:t>
      </w:r>
      <w:proofErr w:type="spellEnd"/>
      <w:r>
        <w:t xml:space="preserve"> 4A, MBS: 070104551, OIB: 02640958844, radi otvaranja stečajnog postupka nad dužnikom, dana </w:t>
      </w:r>
      <w:r w:rsidR="001C44EA">
        <w:t>06. listopada</w:t>
      </w:r>
      <w:r>
        <w:t xml:space="preserve"> 2016. godine,</w:t>
      </w:r>
    </w:p>
    <w:p w:rsidRDefault="00414F7A" w:rsidP="00414F7A" w:rsidR="00414F7A">
      <w:pPr>
        <w:jc w:val="both"/>
      </w:pPr>
    </w:p>
    <w:p w:rsidRDefault="00414F7A" w:rsidP="00414F7A" w:rsidR="00414F7A">
      <w:pPr>
        <w:jc w:val="center"/>
      </w:pPr>
      <w:r>
        <w:t xml:space="preserve">r i j e š i o    j e </w:t>
      </w:r>
    </w:p>
    <w:p w:rsidRDefault="00414F7A" w:rsidP="00414F7A" w:rsidR="00414F7A">
      <w:pPr>
        <w:jc w:val="center"/>
      </w:pPr>
    </w:p>
    <w:p w:rsidRDefault="00414F7A" w:rsidP="00414F7A" w:rsidR="00414F7A"/>
    <w:p w:rsidRDefault="00414F7A" w:rsidP="00414F7A" w:rsidR="00414F7A">
      <w:pPr>
        <w:numPr>
          <w:ilvl w:val="0"/>
          <w:numId w:val="47"/>
        </w:numPr>
        <w:jc w:val="both"/>
      </w:pPr>
      <w:r>
        <w:t xml:space="preserve">Pozivaju se vjerovnici stečajnog dužnika </w:t>
      </w:r>
      <w:r w:rsidR="00E45DAC">
        <w:t xml:space="preserve">JUCCA j.d.o.o. Čakovec, </w:t>
      </w:r>
      <w:proofErr w:type="spellStart"/>
      <w:r w:rsidR="00E45DAC">
        <w:t>Buzovečka</w:t>
      </w:r>
      <w:proofErr w:type="spellEnd"/>
      <w:r w:rsidR="00E45DAC">
        <w:t xml:space="preserve"> 4A, MBS: 070104551, OIB: 02640958844</w:t>
      </w:r>
      <w:r>
        <w:t>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414F7A" w:rsidP="00414F7A" w:rsidR="00414F7A">
      <w:pPr>
        <w:jc w:val="both"/>
      </w:pPr>
    </w:p>
    <w:p w:rsidRDefault="00414F7A" w:rsidP="00414F7A" w:rsidR="00414F7A">
      <w:pPr>
        <w:numPr>
          <w:ilvl w:val="0"/>
          <w:numId w:val="47"/>
        </w:numPr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414F7A" w:rsidP="00414F7A" w:rsidR="00414F7A">
      <w:pPr>
        <w:jc w:val="both"/>
      </w:pPr>
    </w:p>
    <w:p w:rsidRDefault="00414F7A" w:rsidP="00414F7A" w:rsidR="00414F7A">
      <w:pPr>
        <w:jc w:val="both"/>
      </w:pPr>
    </w:p>
    <w:p w:rsidRDefault="00414F7A" w:rsidP="00414F7A" w:rsidR="00414F7A">
      <w:pPr>
        <w:jc w:val="center"/>
      </w:pPr>
      <w:r>
        <w:t>Obrazloženje</w:t>
      </w:r>
    </w:p>
    <w:p w:rsidRDefault="00414F7A" w:rsidP="00414F7A" w:rsidR="00414F7A">
      <w:pPr>
        <w:jc w:val="center"/>
      </w:pPr>
    </w:p>
    <w:p w:rsidRDefault="00414F7A" w:rsidP="00414F7A" w:rsidR="00414F7A">
      <w:pPr>
        <w:jc w:val="center"/>
      </w:pPr>
    </w:p>
    <w:p w:rsidRDefault="00414F7A" w:rsidP="00414F7A" w:rsidR="00414F7A">
      <w:pPr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rješenje kojim poziva vjerovnike da predujme dostatan iznos novca za pokriće troškova postupka. </w:t>
      </w:r>
    </w:p>
    <w:p w:rsidRDefault="00414F7A" w:rsidP="00414F7A" w:rsidR="00414F7A">
      <w:pPr>
        <w:jc w:val="both"/>
      </w:pPr>
    </w:p>
    <w:p w:rsidRDefault="00414F7A" w:rsidP="00414F7A" w:rsidR="00414F7A">
      <w:pPr>
        <w:jc w:val="both"/>
      </w:pPr>
      <w:r>
        <w:lastRenderedPageBreak/>
        <w:tab/>
        <w:t xml:space="preserve">Ukoliko vjerovnici ne plate predujam, stečajni sudac će donijeti rješenje o otvaranju i zaključenju stečajnog postupka. </w:t>
      </w:r>
    </w:p>
    <w:p w:rsidRDefault="00414F7A" w:rsidP="00414F7A" w:rsidR="00414F7A">
      <w:pPr>
        <w:jc w:val="both"/>
      </w:pPr>
    </w:p>
    <w:p w:rsidRDefault="00414F7A" w:rsidP="00414F7A" w:rsidR="00414F7A">
      <w:pPr>
        <w:jc w:val="both"/>
      </w:pPr>
    </w:p>
    <w:p w:rsidRDefault="00414F7A" w:rsidP="00414F7A" w:rsidR="00414F7A">
      <w:pPr>
        <w:jc w:val="both"/>
      </w:pPr>
    </w:p>
    <w:p w:rsidRDefault="00414F7A" w:rsidP="00414F7A" w:rsidR="00414F7A">
      <w:pPr>
        <w:jc w:val="center"/>
      </w:pPr>
      <w:r>
        <w:t xml:space="preserve">U Varaždinu, </w:t>
      </w:r>
      <w:r w:rsidR="00E45DAC">
        <w:t>06. listopada</w:t>
      </w:r>
      <w:r>
        <w:t xml:space="preserve"> 2016. godine</w:t>
      </w:r>
    </w:p>
    <w:p w:rsidRDefault="00414F7A" w:rsidP="00414F7A" w:rsidR="00414F7A">
      <w:pPr>
        <w:jc w:val="center"/>
      </w:pPr>
    </w:p>
    <w:p w:rsidRDefault="00414F7A" w:rsidP="00414F7A" w:rsidR="00414F7A">
      <w:pPr>
        <w:jc w:val="center"/>
      </w:pPr>
    </w:p>
    <w:p w:rsidRDefault="00414F7A" w:rsidP="00414F7A" w:rsidR="00414F7A">
      <w:pPr>
        <w:jc w:val="both"/>
      </w:pPr>
      <w:r>
        <w:t xml:space="preserve">                                                                                                       STEČAJNI SUDAC:</w:t>
      </w:r>
    </w:p>
    <w:p w:rsidRDefault="00414F7A" w:rsidP="00414F7A" w:rsidR="00414F7A">
      <w:pPr>
        <w:jc w:val="both"/>
      </w:pPr>
    </w:p>
    <w:p w:rsidRDefault="00414F7A" w:rsidP="00414F7A" w:rsidR="00414F7A">
      <w:pPr>
        <w:jc w:val="both"/>
      </w:pPr>
      <w:r>
        <w:t xml:space="preserve">                                                                                                            Jasna Lekić, v.r.</w:t>
      </w:r>
    </w:p>
    <w:p w:rsidRDefault="00414F7A" w:rsidP="00414F7A" w:rsidR="00414F7A">
      <w:pPr>
        <w:jc w:val="both"/>
      </w:pPr>
    </w:p>
    <w:p w:rsidRDefault="00414F7A" w:rsidP="00414F7A" w:rsidR="00414F7A">
      <w:pPr>
        <w:jc w:val="both"/>
      </w:pPr>
    </w:p>
    <w:p w:rsidRDefault="00414F7A" w:rsidP="00414F7A" w:rsidR="00414F7A">
      <w:pPr>
        <w:jc w:val="both"/>
      </w:pPr>
    </w:p>
    <w:p w:rsidRDefault="00414F7A" w:rsidP="00414F7A" w:rsidR="00414F7A">
      <w:pPr>
        <w:jc w:val="both"/>
      </w:pPr>
    </w:p>
    <w:p w:rsidRDefault="00414F7A" w:rsidP="00414F7A" w:rsidR="00414F7A">
      <w:pPr>
        <w:jc w:val="both"/>
      </w:pPr>
      <w:r>
        <w:t>UPUTA O PRAVNOM LIJEKU:</w:t>
      </w:r>
    </w:p>
    <w:p w:rsidRDefault="00414F7A" w:rsidP="00414F7A" w:rsidR="00414F7A">
      <w:pPr>
        <w:jc w:val="both"/>
      </w:pPr>
    </w:p>
    <w:p w:rsidRDefault="00414F7A" w:rsidP="00414F7A" w:rsidR="00414F7A">
      <w:pPr>
        <w:jc w:val="both"/>
      </w:pPr>
      <w:r>
        <w:t xml:space="preserve">Protiv ovog rješenja posebna žalba nije dopuštena. </w:t>
      </w:r>
    </w:p>
    <w:p w:rsidRDefault="00414F7A" w:rsidP="00414F7A" w:rsidR="00414F7A">
      <w:pPr>
        <w:jc w:val="both"/>
      </w:pPr>
    </w:p>
    <w:p w:rsidRDefault="00414F7A" w:rsidP="00414F7A" w:rsidR="00414F7A">
      <w:pPr>
        <w:jc w:val="both"/>
      </w:pPr>
    </w:p>
    <w:p w:rsidRDefault="00414F7A" w:rsidP="00414F7A" w:rsidR="00414F7A">
      <w:pPr>
        <w:jc w:val="both"/>
      </w:pPr>
      <w:r>
        <w:t xml:space="preserve">DNA: 1. Direktor dužnika </w:t>
      </w:r>
      <w:r w:rsidR="00E45DAC">
        <w:t xml:space="preserve">Kristijan </w:t>
      </w:r>
      <w:proofErr w:type="spellStart"/>
      <w:r w:rsidR="00E45DAC">
        <w:t>Đurđek</w:t>
      </w:r>
      <w:proofErr w:type="spellEnd"/>
      <w:r w:rsidR="00E45DAC">
        <w:t>, Čakovec, Travnik 33</w:t>
      </w:r>
    </w:p>
    <w:p w:rsidRDefault="00414F7A" w:rsidP="00414F7A" w:rsidR="00414F7A">
      <w:pPr>
        <w:jc w:val="both"/>
      </w:pPr>
      <w:r>
        <w:t xml:space="preserve">           2. </w:t>
      </w:r>
      <w:r w:rsidR="00A119F8">
        <w:t>e</w:t>
      </w:r>
      <w:r>
        <w:t>-</w:t>
      </w:r>
      <w:r w:rsidR="00A119F8">
        <w:t>O</w:t>
      </w:r>
      <w:r>
        <w:t xml:space="preserve">glasna ploča ovog suda </w:t>
      </w:r>
    </w:p>
    <w:p w:rsidRDefault="00DA0242" w:rsidP="00414F7A" w:rsidR="00DA0242" w:rsidRPr="00414F7A"/>
    <w:sectPr w:rsidSect="0032366B" w:rsidR="00DA0242" w:rsidRPr="00414F7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4F7A" w:rsidR="008333A9">
    <w:pPr>
      <w:pStyle w:val="Zaglavlje"/>
    </w:pPr>
    <w:r>
      <w:rPr>
        <w:rStyle w:val="PozadinaSvijetloCrvena"/>
        <w:shd w:fill="auto" w:color="auto" w:val="clear"/>
      </w:rPr>
      <w:t>Poslovni broj: 3 St-346/16-15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4EA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7A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9F8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038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6A5F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4877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5DAC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3CF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414F7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414F7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0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St-346/2016-15</izvorni_sadrzaj>
    <derivirana_varijabla naziv="DomainObject.Oznaka_1">St-346/2016-15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St-346/2016</izvorni_sadrzaj>
    <derivirana_varijabla naziv="DomainObject.Predmet.OznakaBroj_1">St-346/2016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JUCCA jednostavno društvo s ograničenom odgovornošću za proizvodnju, trgovinu, ugostiteljstvo i usluge</izvorni_sadrzaj>
    <derivirana_varijabla naziv="DomainObject.Predmet.ProtustrankaFormated_1">  JUCCA jednostavno društvo s ograničenom odgovornošću za proizvodnju, trgovinu, ugostiteljstvo i usluge</derivirana_varijabla>
  </DomainObject.Predmet.ProtustrankaFormated>
  <DomainObject.Predmet.ProtustrankaFormatedOIB>
    <izvorni_sadrzaj>  JUCCA jednostavno društvo s ograničenom odgovornošću za proizvodnju, trgovinu, ugostiteljstvo i usluge, OIB 02640958844</izvorni_sadrzaj>
    <derivirana_varijabla naziv="DomainObject.Predmet.ProtustrankaFormatedOIB_1">  JUCCA jednostavno društvo s ograničenom odgovornošću za proizvodnju, trgovinu, ugostiteljstvo i usluge, OIB 02640958844</derivirana_varijabla>
  </DomainObject.Predmet.ProtustrankaFormatedOIB>
  <DomainObject.Predmet.ProtustrankaFormatedWithAdress>
    <izvorni_sadrzaj> JUCCA jednostavno društvo s ograničenom odgovornošću za proizvodnju, trgovinu, ugostiteljstvo i usluge, Buzovečka 4 A, 40000 Čakovec</izvorni_sadrzaj>
    <derivirana_varijabla naziv="DomainObject.Predmet.ProtustrankaFormatedWithAdress_1"> JUCCA jednostavno društvo s ograničenom odgovornošću za proizvodnju, trgovinu, ugostiteljstvo i usluge, Buzovečka 4 A, 40000 Čakovec</derivirana_varijabla>
  </DomainObject.Predmet.ProtustrankaFormatedWithAdress>
  <DomainObject.Predmet.ProtustrankaFormatedWithAdressOIB>
    <izvorni_sadrzaj> JUCCA jednostavno društvo s ograničenom odgovornošću za proizvodnju, trgovinu, ugostiteljstvo i usluge, OIB 02640958844, Buzovečka 4 A, 40000 Čakovec</izvorni_sadrzaj>
    <derivirana_varijabla naziv="DomainObject.Predmet.ProtustrankaFormatedWithAdressOIB_1"> JUCCA jednostavno društvo s ograničenom odgovornošću za proizvodnju, trgovinu, ugostiteljstvo i usluge, OIB 02640958844, Buzovečka 4 A, 40000 Čakovec</derivirana_varijabla>
  </DomainObject.Predmet.ProtustrankaFormatedWithAdressOIB>
  <DomainObject.Predmet.ProtustrankaWithAdress>
    <izvorni_sadrzaj>JUCCA jednostavno društvo s ograničenom odgovornošću za proizvodnju, trgovinu, ugostiteljstvo i usluge Buzovečka 4 A, 40000 Čakovec</izvorni_sadrzaj>
    <derivirana_varijabla naziv="DomainObject.Predmet.ProtustrankaWithAdress_1">JUCCA jednostavno društvo s ograničenom odgovornošću za proizvodnju, trgovinu, ugostiteljstvo i usluge Buzovečka 4 A, 40000 Čakovec</derivirana_varijabla>
  </DomainObject.Predmet.ProtustrankaWithAdress>
  <DomainObject.Predmet.ProtustrankaWithAdressOIB>
    <izvorni_sadrzaj>JUCCA jednostavno društvo s ograničenom odgovornošću za proizvodnju, trgovinu, ugostiteljstvo i usluge, OIB 02640958844, Buzovečka 4 A, 40000 Čakovec</izvorni_sadrzaj>
    <derivirana_varijabla naziv="DomainObject.Predmet.ProtustrankaWithAdressOIB_1">JUCCA jednostavno društvo s ograničenom odgovornošću za proizvodnju, trgovinu, ugostiteljstvo i usluge, OIB 02640958844, Buzovečka 4 A, 40000 Čakovec</derivirana_varijabla>
  </DomainObject.Predmet.ProtustrankaWithAdressOIB>
  <DomainObject.Predmet.ProtustrankaNazivFormated>
    <izvorni_sadrzaj>JUCCA jednostavno društvo s ograničenom odgovornošću za proizvodnju, trgovinu, ugostiteljstvo i usluge</izvorni_sadrzaj>
    <derivirana_varijabla naziv="DomainObject.Predmet.ProtustrankaNazivFormated_1">JUCCA jednostavno društvo s ograničenom odgovornošću za proizvodnju, trgovinu, ugostiteljstvo i usluge</derivirana_varijabla>
  </DomainObject.Predmet.ProtustrankaNazivFormated>
  <DomainObject.Predmet.ProtustrankaNazivFormatedOIB>
    <izvorni_sadrzaj>JUCCA jednostavno društvo s ograničenom odgovornošću za proizvodnju, trgovinu, ugostiteljstvo i usluge, OIB 02640958844</izvorni_sadrzaj>
    <derivirana_varijabla naziv="DomainObject.Predmet.ProtustrankaNazivFormatedOIB_1">JUCCA jednostavno društvo s ograničenom odgovornošću za proizvodnju, trgovinu, ugostiteljstvo i usluge, OIB 02640958844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90986.35</izvorni_sadrzaj>
    <derivirana_varijabla naziv="DomainObject.Predmet.TrenutnaVrijednost_1">90986.35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JUCCA jednostavno društvo s ograničenom odgovornošću za proizvodnju, trgovinu, ugostiteljstvo i usluge</item>
    </izvorni_sadrzaj>
    <derivirana_varijabla naziv="DomainObject.Predmet.ProtuStrankaListFormated_1">
      <item>JUCCA jednostavno društvo s ograničenom odgovornošću za proizvodnju, trgovinu, ugostiteljstvo i usluge</item>
    </derivirana_varijabla>
  </DomainObject.Predmet.ProtuStrankaListFormated>
  <DomainObject.Predmet.ProtuStrankaListFormatedOIB>
    <izvorni_sadrzaj>
      <item>JUCCA jednostavno društvo s ograničenom odgovornošću za proizvodnju, trgovinu, ugostiteljstvo i usluge, OIB 02640958844</item>
    </izvorni_sadrzaj>
    <derivirana_varijabla naziv="DomainObject.Predmet.ProtuStrankaListFormatedOIB_1">
      <item>JUCCA jednostavno društvo s ograničenom odgovornošću za proizvodnju, trgovinu, ugostiteljstvo i usluge, OIB 02640958844</item>
    </derivirana_varijabla>
  </DomainObject.Predmet.ProtuStrankaListFormatedOIB>
  <DomainObject.Predmet.ProtuStrankaListFormatedWithAdress>
    <izvorni_sadrzaj>
      <item>JUCCA jednostavno društvo s ograničenom odgovornošću za proizvodnju, trgovinu, ugostiteljstvo i usluge, Buzovečka 4 A, 40000 Čakovec</item>
    </izvorni_sadrzaj>
    <derivirana_varijabla naziv="DomainObject.Predmet.ProtuStrankaListFormatedWithAdress_1">
      <item>JUCCA jednostavno društvo s ograničenom odgovornošću za proizvodnju, trgovinu, ugostiteljstvo i usluge, Buzovečka 4 A, 40000 Čakovec</item>
    </derivirana_varijabla>
  </DomainObject.Predmet.ProtuStrankaListFormatedWithAdress>
  <DomainObject.Predmet.ProtuStrankaListFormatedWithAdressOIB>
    <izvorni_sadrzaj>
      <item>JUCCA jednostavno društvo s ograničenom odgovornošću za proizvodnju, trgovinu, ugostiteljstvo i usluge, OIB 02640958844, Buzovečka 4 A, 40000 Čakovec</item>
    </izvorni_sadrzaj>
    <derivirana_varijabla naziv="DomainObject.Predmet.ProtuStrankaListFormatedWithAdressOIB_1">
      <item>JUCCA jednostavno društvo s ograničenom odgovornošću za proizvodnju, trgovinu, ugostiteljstvo i usluge, OIB 02640958844, Buzovečka 4 A, 40000 Čakovec</item>
    </derivirana_varijabla>
  </DomainObject.Predmet.ProtuStrankaListFormatedWithAdressOIB>
  <DomainObject.Predmet.ProtuStrankaListNazivFormated>
    <izvorni_sadrzaj>
      <item>JUCCA jednostavno društvo s ograničenom odgovornošću za proizvodnju, trgovinu, ugostiteljstvo i usluge</item>
    </izvorni_sadrzaj>
    <derivirana_varijabla naziv="DomainObject.Predmet.ProtuStrankaListNazivFormated_1">
      <item>JUCCA jednostavno društvo s ograničenom odgovornošću za proizvodnju, trgovinu, ugostiteljstvo i usluge</item>
    </derivirana_varijabla>
  </DomainObject.Predmet.ProtuStrankaListNazivFormated>
  <DomainObject.Predmet.ProtuStrankaListNazivFormatedOIB>
    <izvorni_sadrzaj>
      <item>JUCCA jednostavno društvo s ograničenom odgovornošću za proizvodnju, trgovinu, ugostiteljstvo i usluge, OIB 02640958844</item>
    </izvorni_sadrzaj>
    <derivirana_varijabla naziv="DomainObject.Predmet.ProtuStrankaListNazivFormatedOIB_1">
      <item>JUCCA jednostavno društvo s ograničenom odgovornošću za proizvodnju, trgovinu, ugostiteljstvo i usluge, OIB 02640958844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St-346/2016-15</izvorni_sadrzaj>
    <derivirana_varijabla naziv="DomainObject.PoslovniBrojDokumenta_1">St-346/2016-15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JUCCA jednostavno društvo s ograničenom odgovornošću za proizvodnju, trgovinu, ugostiteljstvo i usluge</izvorni_sadrzaj>
    <derivirana_varijabla naziv="DomainObject.Predmet.ProtustrankaIDrugi_1">JUCCA jednostavno društvo s ograničenom odgovornošću za proizvodnju, trgovinu,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JUCCA jednostavno društvo s ograničenom odgovornošću za proizvodnju, trgovinu, ugostiteljstvo i usluge, OIB 02640958844, Buzovečka 4 A, 40000 Čakovec</izvorni_sadrzaj>
    <derivirana_varijabla naziv="DomainObject.Predmet.ProtustrankaIDrugiAdressOIB_1">JUCCA jednostavno društvo s ograničenom odgovornošću za proizvodnju, trgovinu, ugostiteljstvo i usluge, OIB 02640958844, Buzovečka 4 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JUCCA jednostavno društvo s ograničenom odgovornošću za proizvodnju, trgovinu, ugostiteljstvo i usluge</item>
      <item>Sudski registar</item>
    </izvorni_sadrzaj>
    <derivirana_varijabla naziv="DomainObject.Predmet.SudioniciListNaziv_1">
      <item>Financijska agencija</item>
      <item>JUCCA jednostavno društvo s ograničenom odgovornošću za proizvodnju, trgovinu, ugostiteljstvo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JUCCA jednostavno društvo s ograničenom odgovornošću za proizvodnju, trgovinu, ugostiteljstvo i usluge, OIB 02640958844, Buzovečka 4 A,40000 Čakovec</item>
      <item>Sudski registar</item>
    </izvorni_sadrzaj>
    <derivirana_varijabla naziv="DomainObject.Predmet.SudioniciListAdressOIB_1">
      <item>Financijska agencija, OIB 85821130368, A. Cesarca 2,42000 Varaždin</item>
      <item>JUCCA jednostavno društvo s ograničenom odgovornošću za proizvodnju, trgovinu, ugostiteljstvo i usluge, OIB 02640958844, Buzovečka 4 A,40000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EA4B26-208D-4413-AA79-0233C1CCCC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1708</properties:Characters>
  <properties:Lines>66</properties:Lines>
  <properties:Paragraphs>19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2016-10-06T08:52:00Z</cp:lastPrinted>
  <dcterms:modified xmlns:xsi="http://www.w3.org/2001/XMLSchema-instance" xsi:type="dcterms:W3CDTF">2016-10-06T08:52:00Z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St-346/2016-15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