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df52" w14:paraId="290df52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D30F3D">
        <w:rPr>
          <w:rFonts w:hAnsi="Times New Roman" w:ascii="Times New Roman"/>
        </w:rPr>
        <w:t>6172/15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D30F3D">
        <w:rPr>
          <w:rFonts w:hAnsi="Times New Roman" w:ascii="Times New Roman"/>
        </w:rPr>
        <w:t>6172/15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D30F3D">
        <w:rPr>
          <w:rFonts w:hAnsi="Times New Roman" w:ascii="Times New Roman"/>
        </w:rPr>
        <w:t xml:space="preserve">LUKAČ d.o.o. Slunj, Gornje Taborište 9, OIB: </w:t>
      </w:r>
      <w:r w:rsidR="00D30F3D" w:rsidRPr="00740E11">
        <w:rPr>
          <w:rFonts w:hAnsi="Times New Roman" w:ascii="Times New Roman"/>
        </w:rPr>
        <w:t>37049341114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1670D6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D30F3D">
        <w:rPr>
          <w:rFonts w:hAnsi="Times New Roman" w:ascii="Times New Roman"/>
        </w:rPr>
        <w:t>3.753,67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D30F3D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51875"/>
    <w:rsid w:val="001670D6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F44E3"/>
    <w:rsid w:val="00A85A17"/>
    <w:rsid w:val="00AC469F"/>
    <w:rsid w:val="00B17B44"/>
    <w:rsid w:val="00B536E9"/>
    <w:rsid w:val="00B7675D"/>
    <w:rsid w:val="00B77BD6"/>
    <w:rsid w:val="00B948E9"/>
    <w:rsid w:val="00C0577C"/>
    <w:rsid w:val="00C0664C"/>
    <w:rsid w:val="00C123C6"/>
    <w:rsid w:val="00CA0E6F"/>
    <w:rsid w:val="00D30F3D"/>
    <w:rsid w:val="00D46A3C"/>
    <w:rsid w:val="00D537C4"/>
    <w:rsid w:val="00D815F6"/>
    <w:rsid w:val="00D8384C"/>
    <w:rsid w:val="00DF73A9"/>
    <w:rsid w:val="00E06921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83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8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83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8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6172</izvorni_sadrzaj>
    <derivirana_varijabla naziv="DomainObject.Predmet.Broj_1">6172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St-6172/2015</izvorni_sadrzaj>
    <derivirana_varijabla naziv="DomainObject.Predmet.OznakaBroj_1">St-6172/2015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Lukač d.o.o.</izvorni_sadrzaj>
    <derivirana_varijabla naziv="DomainObject.Predmet.ProtustrankaFormated_1">  Lukač d.o.o.</derivirana_varijabla>
  </DomainObject.Predmet.ProtustrankaFormated>
  <DomainObject.Predmet.ProtustrankaFormatedOIB>
    <izvorni_sadrzaj>  Lukač d.o.o., OIB 37049341114</izvorni_sadrzaj>
    <derivirana_varijabla naziv="DomainObject.Predmet.ProtustrankaFormatedOIB_1">  Lukač d.o.o., OIB 37049341114</derivirana_varijabla>
  </DomainObject.Predmet.ProtustrankaFormatedOIB>
  <DomainObject.Predmet.ProtustrankaFormatedWithAdress>
    <izvorni_sadrzaj> Lukač d.o.o., Gornje Taborište 9, 47240 Slunj</izvorni_sadrzaj>
    <derivirana_varijabla naziv="DomainObject.Predmet.ProtustrankaFormatedWithAdress_1"> Lukač d.o.o., Gornje Taborište 9, 47240 Slunj</derivirana_varijabla>
  </DomainObject.Predmet.ProtustrankaFormatedWithAdress>
  <DomainObject.Predmet.ProtustrankaFormatedWithAdressOIB>
    <izvorni_sadrzaj> Lukač d.o.o., OIB 37049341114, Gornje Taborište 9, 47240 Slunj</izvorni_sadrzaj>
    <derivirana_varijabla naziv="DomainObject.Predmet.ProtustrankaFormatedWithAdressOIB_1"> Lukač d.o.o., OIB 37049341114, Gornje Taborište 9, 47240 Slunj</derivirana_varijabla>
  </DomainObject.Predmet.ProtustrankaFormatedWithAdressOIB>
  <DomainObject.Predmet.ProtustrankaWithAdress>
    <izvorni_sadrzaj>Lukač d.o.o. Gornje Taborište 9, 47240 Slunj</izvorni_sadrzaj>
    <derivirana_varijabla naziv="DomainObject.Predmet.ProtustrankaWithAdress_1">Lukač d.o.o. Gornje Taborište 9, 47240 Slunj</derivirana_varijabla>
  </DomainObject.Predmet.ProtustrankaWithAdress>
  <DomainObject.Predmet.ProtustrankaWithAdressOIB>
    <izvorni_sadrzaj>Lukač d.o.o., OIB 37049341114, Gornje Taborište 9, 47240 Slunj</izvorni_sadrzaj>
    <derivirana_varijabla naziv="DomainObject.Predmet.ProtustrankaWithAdressOIB_1">Lukač d.o.o., OIB 37049341114, Gornje Taborište 9, 47240 Slunj</derivirana_varijabla>
  </DomainObject.Predmet.ProtustrankaWithAdressOIB>
  <DomainObject.Predmet.ProtustrankaNazivFormated>
    <izvorni_sadrzaj>Lukač d.o.o.</izvorni_sadrzaj>
    <derivirana_varijabla naziv="DomainObject.Predmet.ProtustrankaNazivFormated_1">Lukač d.o.o.</derivirana_varijabla>
  </DomainObject.Predmet.ProtustrankaNazivFormated>
  <DomainObject.Predmet.ProtustrankaNazivFormatedOIB>
    <izvorni_sadrzaj>Lukač d.o.o., OIB 37049341114</izvorni_sadrzaj>
    <derivirana_varijabla naziv="DomainObject.Predmet.ProtustrankaNazivFormatedOIB_1">Lukač d.o.o., OIB 37049341114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Lukač d.o.o.</item>
    </izvorni_sadrzaj>
    <derivirana_varijabla naziv="DomainObject.Predmet.ProtuStrankaListFormated_1">
      <item>Lukač d.o.o.</item>
    </derivirana_varijabla>
  </DomainObject.Predmet.ProtuStrankaListFormated>
  <DomainObject.Predmet.ProtuStrankaListFormatedOIB>
    <izvorni_sadrzaj>
      <item>Lukač d.o.o., OIB 37049341114</item>
    </izvorni_sadrzaj>
    <derivirana_varijabla naziv="DomainObject.Predmet.ProtuStrankaListFormatedOIB_1">
      <item>Lukač d.o.o., OIB 37049341114</item>
    </derivirana_varijabla>
  </DomainObject.Predmet.ProtuStrankaListFormatedOIB>
  <DomainObject.Predmet.ProtuStrankaListFormatedWithAdress>
    <izvorni_sadrzaj>
      <item>Lukač d.o.o., Gornje Taborište 9, 47240 Slunj</item>
    </izvorni_sadrzaj>
    <derivirana_varijabla naziv="DomainObject.Predmet.ProtuStrankaListFormatedWithAdress_1">
      <item>Lukač d.o.o., Gornje Taborište 9, 47240 Slunj</item>
    </derivirana_varijabla>
  </DomainObject.Predmet.ProtuStrankaListFormatedWithAdress>
  <DomainObject.Predmet.ProtuStrankaListFormatedWithAdressOIB>
    <izvorni_sadrzaj>
      <item>Lukač d.o.o., OIB 37049341114, Gornje Taborište 9, 47240 Slunj</item>
    </izvorni_sadrzaj>
    <derivirana_varijabla naziv="DomainObject.Predmet.ProtuStrankaListFormatedWithAdressOIB_1">
      <item>Lukač d.o.o., OIB 37049341114, Gornje Taborište 9, 47240 Slunj</item>
    </derivirana_varijabla>
  </DomainObject.Predmet.ProtuStrankaListFormatedWithAdressOIB>
  <DomainObject.Predmet.ProtuStrankaListNazivFormated>
    <izvorni_sadrzaj>
      <item>Lukač d.o.o.</item>
    </izvorni_sadrzaj>
    <derivirana_varijabla naziv="DomainObject.Predmet.ProtuStrankaListNazivFormated_1">
      <item>Lukač d.o.o.</item>
    </derivirana_varijabla>
  </DomainObject.Predmet.ProtuStrankaListNazivFormated>
  <DomainObject.Predmet.ProtuStrankaListNazivFormatedOIB>
    <izvorni_sadrzaj>
      <item>Lukač d.o.o., OIB 37049341114</item>
    </izvorni_sadrzaj>
    <derivirana_varijabla naziv="DomainObject.Predmet.ProtuStrankaListNazivFormatedOIB_1">
      <item>Lukač d.o.o., OIB 37049341114</item>
    </derivirana_varijabla>
  </DomainObject.Predmet.ProtuStrankaListNazivFormatedOIB>
  <DomainObject.Predmet.OstaliListFormated>
    <izvorni_sadrzaj>
      <item>Vera Lukač</item>
      <item>Marko Lukač</item>
    </izvorni_sadrzaj>
    <derivirana_varijabla naziv="DomainObject.Predmet.OstaliListFormated_1">
      <item>Vera Lukač</item>
      <item>Marko Lukač</item>
    </derivirana_varijabla>
  </DomainObject.Predmet.OstaliListFormated>
  <DomainObject.Predmet.OstaliListFormatedOIB>
    <izvorni_sadrzaj>
      <item>Vera Lukač, OIB 78626984222</item>
      <item>Marko Lukač, OIB 02699557697</item>
    </izvorni_sadrzaj>
    <derivirana_varijabla naziv="DomainObject.Predmet.OstaliListFormatedOIB_1">
      <item>Vera Lukač, OIB 78626984222</item>
      <item>Marko Lukač, OIB 02699557697</item>
    </derivirana_varijabla>
  </DomainObject.Predmet.OstaliListFormatedOIB>
  <DomainObject.Predmet.OstaliListFormatedWithAdress>
    <izvorni_sadrzaj>
      <item>Vera Lukač, Gornje Taborište 9, 47240 Gornje Taborište</item>
      <item>Marko Lukač, Gornje Taborište 9, 47240 Gornje Taborište</item>
    </izvorni_sadrzaj>
    <derivirana_varijabla naziv="DomainObject.Predmet.OstaliListFormatedWithAdress_1">
      <item>Vera Lukač, Gornje Taborište 9, 47240 Gornje Taborište</item>
      <item>Marko Lukač, Gornje Taborište 9, 47240 Gornje Taborište</item>
    </derivirana_varijabla>
  </DomainObject.Predmet.OstaliListFormatedWithAdress>
  <DomainObject.Predmet.OstaliListFormatedWithAdressOIB>
    <izvorni_sadrzaj>
      <item>Vera Lukač, OIB 78626984222, Gornje Taborište 9, 47240 Gornje Taborište</item>
      <item>Marko Lukač, OIB 02699557697, Gornje Taborište 9, 47240 Gornje Taborište</item>
    </izvorni_sadrzaj>
    <derivirana_varijabla naziv="DomainObject.Predmet.OstaliListFormatedWithAdressOIB_1">
      <item>Vera Lukač, OIB 78626984222, Gornje Taborište 9, 47240 Gornje Taborište</item>
      <item>Marko Lukač, OIB 02699557697, Gornje Taborište 9, 47240 Gornje Taborište</item>
    </derivirana_varijabla>
  </DomainObject.Predmet.OstaliListFormatedWithAdressOIB>
  <DomainObject.Predmet.OstaliListNazivFormated>
    <izvorni_sadrzaj>
      <item>Vera Lukač</item>
      <item>Marko Lukač</item>
    </izvorni_sadrzaj>
    <derivirana_varijabla naziv="DomainObject.Predmet.OstaliListNazivFormated_1">
      <item>Vera Lukač</item>
      <item>Marko Lukač</item>
    </derivirana_varijabla>
  </DomainObject.Predmet.OstaliListNazivFormated>
  <DomainObject.Predmet.OstaliListNazivFormatedOIB>
    <izvorni_sadrzaj>
      <item>Vera Lukač, OIB 78626984222</item>
      <item>Marko Lukač, OIB 02699557697</item>
    </izvorni_sadrzaj>
    <derivirana_varijabla naziv="DomainObject.Predmet.OstaliListNazivFormatedOIB_1">
      <item>Vera Lukač, OIB 78626984222</item>
      <item>Marko Lukač, OIB 02699557697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Lukač d.o.o.</izvorni_sadrzaj>
    <derivirana_varijabla naziv="DomainObject.Predmet.ProtustrankaIDrugi_1">Lukač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Lukač d.o.o., OIB 37049341114, Gornje Taborište 9, 47240 Slunj</izvorni_sadrzaj>
    <derivirana_varijabla naziv="DomainObject.Predmet.ProtustrankaIDrugiAdressOIB_1">Lukač d.o.o., OIB 37049341114, Gornje Taborište 9,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Lukač d.o.o.</item>
      <item>Vera Lukač</item>
      <item>Marko Lukač</item>
    </izvorni_sadrzaj>
    <derivirana_varijabla naziv="DomainObject.Predmet.SudioniciListNaziv_1">
      <item>Fina Regionalni centar Zagreb Podružnica Karlovac</item>
      <item>Lukač d.o.o.</item>
      <item>Vera Lukač</item>
      <item>Marko Lukač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Lukač d.o.o., OIB 37049341114, Gornje Taborište 9,47240 Slunj</item>
      <item>Vera Lukač, OIB 78626984222, Gornje Taborište 9,47240 Gornje Taborište</item>
      <item>Marko Lukač, OIB 02699557697, Gornje Taborište 9,47240 Gornje Taborište</item>
    </izvorni_sadrzaj>
    <derivirana_varijabla naziv="DomainObject.Predmet.SudioniciListAdressOIB_1">
      <item>Fina Regionalni centar Zagreb Podružnica Karlovac, OIB 85821130368, Ul. Pavla Vitezovića 1,47000 Karlovac</item>
      <item>Lukač d.o.o., OIB 37049341114, Gornje Taborište 9,47240 Slunj</item>
      <item>Vera Lukač, OIB 78626984222, Gornje Taborište 9,47240 Gornje Taborište</item>
      <item>Marko Lukač, OIB 02699557697, Gornje Taborište 9,47240 Gornje Taborište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37049341114</item>
      <item>, OIB 78626984222</item>
      <item>, OIB 02699557697</item>
    </izvorni_sadrzaj>
    <derivirana_varijabla naziv="DomainObject.Predmet.SudioniciListNazivOIB_1">
      <item>, OIB 85821130368</item>
      <item>, OIB 37049341114</item>
      <item>, OIB 78626984222</item>
      <item>, OIB 02699557697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1410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2015-12-07T13:58:00Z</dcterms:created>
  <dc:creator>Gordana Grčić</dc:creator>
  <cp:lastModifiedBy>Gordana Grčić</cp:lastModifiedBy>
  <cp:lastPrinted>2015-12-07T13:58:00Z</cp:lastPrinted>
  <dcterms:modified xmlns:xsi="http://www.w3.org/2001/XMLSchema-instance" xsi:type="dcterms:W3CDTF">2015-12-07T14:01:00Z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