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f5467e7" w14:textId="f5467e7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405374">
        <w:rPr>
          <w:rFonts w:eastAsia="Times New Roman" w:cs="Times New Roman"/>
          <w:lang w:eastAsia="hr-HR"/>
        </w:rPr>
        <w:t>13</w:t>
      </w:r>
      <w:r w:rsidR="006D7B79">
        <w:rPr>
          <w:rFonts w:eastAsia="Times New Roman" w:cs="Times New Roman"/>
          <w:lang w:eastAsia="hr-HR"/>
        </w:rPr>
        <w:t>79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6D7B79">
        <w:t>A.M</w:t>
      </w:r>
      <w:proofErr w:type="spellEnd"/>
      <w:r w:rsidR="006D7B79">
        <w:t xml:space="preserve">. TURIZAM j.d.o.o., Zagreb, </w:t>
      </w:r>
      <w:proofErr w:type="spellStart"/>
      <w:r w:rsidR="006D7B79">
        <w:t>Magdićeve</w:t>
      </w:r>
      <w:proofErr w:type="spellEnd"/>
      <w:r w:rsidR="006D7B79">
        <w:t xml:space="preserve"> stube 1, </w:t>
      </w:r>
      <w:proofErr w:type="spellStart"/>
      <w:r w:rsidR="006D7B79">
        <w:t>OIB</w:t>
      </w:r>
      <w:proofErr w:type="spellEnd"/>
      <w:r w:rsidR="006D7B79">
        <w:t xml:space="preserve">: </w:t>
      </w:r>
      <w:proofErr w:type="spellStart"/>
      <w:r w:rsidR="006D7B79">
        <w:t>18772803405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6D7B79">
        <w:t>A.M</w:t>
      </w:r>
      <w:proofErr w:type="spellEnd"/>
      <w:r w:rsidR="006D7B79">
        <w:t xml:space="preserve">. TURIZAM j.d.o.o., Zagreb, </w:t>
      </w:r>
      <w:proofErr w:type="spellStart"/>
      <w:r w:rsidR="006D7B79">
        <w:t>Magdićeve</w:t>
      </w:r>
      <w:proofErr w:type="spellEnd"/>
      <w:r w:rsidR="006D7B79">
        <w:t xml:space="preserve"> stube 1, </w:t>
      </w:r>
      <w:proofErr w:type="spellStart"/>
      <w:r w:rsidR="006D7B79">
        <w:t>OIB</w:t>
      </w:r>
      <w:proofErr w:type="spellEnd"/>
      <w:r w:rsidR="006D7B79">
        <w:t xml:space="preserve">: </w:t>
      </w:r>
      <w:proofErr w:type="spellStart"/>
      <w:r w:rsidR="006D7B79">
        <w:t>18772803405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6D7B79">
        <w:rPr>
          <w:rFonts w:eastAsia="Times New Roman" w:cs="Times New Roman"/>
          <w:lang w:eastAsia="hr-HR"/>
        </w:rPr>
        <w:t>31.127</w:t>
      </w:r>
      <w:proofErr w:type="spellEnd"/>
      <w:r w:rsidR="006D7B79">
        <w:rPr>
          <w:rFonts w:eastAsia="Times New Roman" w:cs="Times New Roman"/>
          <w:lang w:eastAsia="hr-HR"/>
        </w:rPr>
        <w:t>,</w:t>
      </w:r>
      <w:proofErr w:type="spellStart"/>
      <w:r w:rsidR="006D7B79">
        <w:rPr>
          <w:rFonts w:eastAsia="Times New Roman" w:cs="Times New Roman"/>
          <w:lang w:eastAsia="hr-HR"/>
        </w:rPr>
        <w:t>65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6E79DE">
        <w:rPr>
          <w:rFonts w:eastAsia="Times New Roman" w:cs="Times New Roman"/>
          <w:lang w:eastAsia="hr-HR"/>
        </w:rPr>
        <w:t>, v.r.</w:t>
      </w:r>
    </w:p>
    <w:p w:rsidR="006E79DE" w:rsidP="00907AB4" w:rsidRDefault="006E79DE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6E79DE" w:rsidP="007A64BB" w:rsidRDefault="006E79D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6E79DE" w:rsidP="007A64BB" w:rsidRDefault="006E79DE">
      <w:pPr>
        <w:jc w:val="right"/>
      </w:pPr>
      <w:r>
        <w:t>Maja Malec</w:t>
      </w:r>
    </w:p>
    <w:p w:rsidRPr="00907AB4" w:rsidR="006E79DE" w:rsidP="00907AB4" w:rsidRDefault="006E79DE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23E6D"/>
    <w:rsid w:val="002450E7"/>
    <w:rsid w:val="002527BE"/>
    <w:rsid w:val="0026374E"/>
    <w:rsid w:val="00266582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374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D7B79"/>
    <w:rsid w:val="006E79DE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9C62BE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F0A6A"/>
    <w:rsid w:val="00BF6017"/>
    <w:rsid w:val="00BF742B"/>
    <w:rsid w:val="00C83369"/>
    <w:rsid w:val="00CD2B9F"/>
    <w:rsid w:val="00CF7F91"/>
    <w:rsid w:val="00D10F6A"/>
    <w:rsid w:val="00D517F2"/>
    <w:rsid w:val="00D92D6F"/>
    <w:rsid w:val="00DA6DEC"/>
    <w:rsid w:val="00DD5167"/>
    <w:rsid w:val="00DF17F7"/>
    <w:rsid w:val="00E02C12"/>
    <w:rsid w:val="00E54858"/>
    <w:rsid w:val="00E71F9B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E79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79D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E79DE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E79DE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E79DE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9D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79D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79D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79D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St-1379/2019</izvorni_sadrzaj>
    <derivirana_varijabla naziv="DomainObject.Predmet.OznakaBroj_1">St-1379/2019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 TURIZAM j.d.o.o. za turizam i ugostiteljstvo zastupanog po punomoćniku Silvio Maček</izvorni_sadrzaj>
    <derivirana_varijabla naziv="DomainObject.Predmet.ProtustrankaFormated_1">  A.M. TURIZAM j.d.o.o. za turizam i ugostiteljstvo zastupanog po punomoćniku Silvio Maček</derivirana_varijabla>
  </DomainObject.Predmet.ProtustrankaFormated>
  <DomainObject.Predmet.ProtustrankaFormatedOIB>
    <izvorni_sadrzaj>  A.M. TURIZAM j.d.o.o. za turizam i ugostiteljstvo, OIB 18772803405 zastupanog po punomoćniku Silvio Maček</izvorni_sadrzaj>
    <derivirana_varijabla naziv="DomainObject.Predmet.ProtustrankaFormatedOIB_1">  A.M. TURIZAM j.d.o.o. za turizam i ugostiteljstvo, OIB 18772803405 zastupanog po punomoćniku Silvio Maček</derivirana_varijabla>
  </DomainObject.Predmet.ProtustrankaFormatedOIB>
  <DomainObject.Predmet.ProtustrankaFormatedWithAdress>
    <izvorni_sadrzaj> A.M. TURIZAM j.d.o.o. za turizam i ugostiteljstvo, Magdićeve stube 1, 10000 Zagreb zastupanog po punomoćniku Silvio Maček</izvorni_sadrzaj>
    <derivirana_varijabla naziv="DomainObject.Predmet.ProtustrankaFormatedWithAdress_1"> A.M. TURIZAM j.d.o.o. za turizam i ugostiteljstvo, Magdićeve stube 1, 10000 Zagreb zastupanog po punomoćniku Silvio Maček</derivirana_varijabla>
  </DomainObject.Predmet.ProtustrankaFormatedWithAdress>
  <DomainObject.Predmet.ProtustrankaFormatedWithAdressOIB>
    <izvorni_sadrzaj> A.M. TURIZAM j.d.o.o. za turizam i ugostiteljstvo, OIB 18772803405, Magdićeve stube 1, 10000 Zagreb zastupanog po punomoćniku Silvio Maček</izvorni_sadrzaj>
    <derivirana_varijabla naziv="DomainObject.Predmet.ProtustrankaFormatedWithAdressOIB_1"> A.M. TURIZAM j.d.o.o. za turizam i ugostiteljstvo, OIB 18772803405, Magdićeve stube 1, 10000 Zagreb zastupanog po punomoćniku Silvio Maček</derivirana_varijabla>
  </DomainObject.Predmet.ProtustrankaFormatedWithAdressOIB>
  <DomainObject.Predmet.ProtustrankaWithAdress>
    <izvorni_sadrzaj>A.M. TURIZAM j.d.o.o. za turizam i ugostiteljstvo Magdićeve stube 1, 10000 Zagreb</izvorni_sadrzaj>
    <derivirana_varijabla naziv="DomainObject.Predmet.ProtustrankaWithAdress_1">A.M. TURIZAM j.d.o.o. za turizam i ugostiteljstvo Magdićeve stube 1, 10000 Zagreb</derivirana_varijabla>
  </DomainObject.Predmet.ProtustrankaWithAdress>
  <DomainObject.Predmet.ProtustrankaWithAdressOIB>
    <izvorni_sadrzaj>A.M. TURIZAM j.d.o.o. za turizam i ugostiteljstvo, OIB 18772803405, Magdićeve stube 1, 10000 Zagreb</izvorni_sadrzaj>
    <derivirana_varijabla naziv="DomainObject.Predmet.ProtustrankaWithAdressOIB_1">A.M. TURIZAM j.d.o.o. za turizam i ugostiteljstvo, OIB 18772803405, Magdićeve stube 1, 10000 Zagreb</derivirana_varijabla>
  </DomainObject.Predmet.ProtustrankaWithAdressOIB>
  <DomainObject.Predmet.ProtustrankaNazivFormated>
    <izvorni_sadrzaj>A.M. TURIZAM j.d.o.o. za turizam i ugostiteljstvo</izvorni_sadrzaj>
    <derivirana_varijabla naziv="DomainObject.Predmet.ProtustrankaNazivFormated_1">A.M. TURIZAM j.d.o.o. za turizam i ugostiteljstvo</derivirana_varijabla>
  </DomainObject.Predmet.ProtustrankaNazivFormated>
  <DomainObject.Predmet.ProtustrankaNazivFormatedOIB>
    <izvorni_sadrzaj>A.M. TURIZAM j.d.o.o. za turizam i ugostiteljstvo, OIB 18772803405</izvorni_sadrzaj>
    <derivirana_varijabla naziv="DomainObject.Predmet.ProtustrankaNazivFormatedOIB_1">A.M. TURIZAM j.d.o.o. za turizam i ugostiteljstvo, OIB 18772803405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TURIZAM j.d.o.o. za turizam i ugostiteljstvo zastupanog po punomoćniku Silvio Maček</item>
    </izvorni_sadrzaj>
    <derivirana_varijabla naziv="DomainObject.Predmet.ProtuStrankaListFormated_1">
      <item>A.M. TURIZAM j.d.o.o. za turizam i ugostiteljstvo zastupanog po punomoćniku Silvio Maček</item>
    </derivirana_varijabla>
  </DomainObject.Predmet.ProtuStrankaListFormated>
  <DomainObject.Predmet.ProtuStrankaListFormatedOIB>
    <izvorni_sadrzaj>
      <item>A.M. TURIZAM j.d.o.o. za turizam i ugostiteljstvo, OIB 18772803405 zastupanog po punomoćniku Silvio Maček</item>
    </izvorni_sadrzaj>
    <derivirana_varijabla naziv="DomainObject.Predmet.ProtuStrankaListFormatedOIB_1">
      <item>A.M. TURIZAM j.d.o.o. za turizam i ugostiteljstvo, OIB 18772803405 zastupanog po punomoćniku Silvio Maček</item>
    </derivirana_varijabla>
  </DomainObject.Predmet.ProtuStrankaListFormatedOIB>
  <DomainObject.Predmet.ProtuStrankaListFormatedWithAdress>
    <izvorni_sadrzaj>
      <item>A.M. TURIZAM j.d.o.o. za turizam i ugostiteljstvo, Magdićeve stube 1, 10000 Zagreb zastupanog po punomoćniku Silvio Maček</item>
    </izvorni_sadrzaj>
    <derivirana_varijabla naziv="DomainObject.Predmet.ProtuStrankaListFormatedWithAdress_1">
      <item>A.M. TURIZAM j.d.o.o. za turizam i ugostiteljstvo, Magdićeve stube 1, 10000 Zagreb zastupanog po punomoćniku Silvio Maček</item>
    </derivirana_varijabla>
  </DomainObject.Predmet.ProtuStrankaListFormatedWithAdress>
  <DomainObject.Predmet.ProtuStrankaListFormatedWithAdressOIB>
    <izvorni_sadrzaj>
      <item>A.M. TURIZAM j.d.o.o. za turizam i ugostiteljstvo, OIB 18772803405, Magdićeve stube 1, 10000 Zagreb zastupanog po punomoćniku Silvio Maček</item>
    </izvorni_sadrzaj>
    <derivirana_varijabla naziv="DomainObject.Predmet.ProtuStrankaListFormatedWithAdressOIB_1">
      <item>A.M. TURIZAM j.d.o.o. za turizam i ugostiteljstvo, OIB 18772803405, Magdićeve stube 1, 10000 Zagreb zastupanog po punomoćniku Silvio Maček</item>
    </derivirana_varijabla>
  </DomainObject.Predmet.ProtuStrankaListFormatedWithAdressOIB>
  <DomainObject.Predmet.ProtuStrankaListNazivFormated>
    <izvorni_sadrzaj>
      <item>A.M. TURIZAM j.d.o.o. za turizam i ugostiteljstvo</item>
    </izvorni_sadrzaj>
    <derivirana_varijabla naziv="DomainObject.Predmet.ProtuStrankaListNazivFormated_1">
      <item>A.M. TURIZAM j.d.o.o. za turizam i ugostiteljstvo</item>
    </derivirana_varijabla>
  </DomainObject.Predmet.ProtuStrankaListNazivFormated>
  <DomainObject.Predmet.ProtuStrankaListNazivFormatedOIB>
    <izvorni_sadrzaj>
      <item>A.M. TURIZAM j.d.o.o. za turizam i ugostiteljstvo, OIB 18772803405</item>
    </izvorni_sadrzaj>
    <derivirana_varijabla naziv="DomainObject.Predmet.ProtuStrankaListNazivFormatedOIB_1">
      <item>A.M. TURIZAM j.d.o.o. za turizam i ugostiteljstvo, OIB 18772803405</item>
    </derivirana_varijabla>
  </DomainObject.Predmet.ProtuStrankaListNazivFormatedOIB>
  <DomainObject.Predmet.OstaliListFormated>
    <izvorni_sadrzaj>
      <item>Silvio Maček punomoćnik sudionika u postupku A.M. TURIZAM j.d.o.o. za turizam i ugostiteljstvo</item>
    </izvorni_sadrzaj>
    <derivirana_varijabla naziv="DomainObject.Predmet.OstaliListFormated_1">
      <item>Silvio Maček punomoćnik sudionika u postupku A.M. TURIZAM j.d.o.o. za turizam i ugostiteljstvo</item>
    </derivirana_varijabla>
  </DomainObject.Predmet.OstaliListFormated>
  <DomainObject.Predmet.OstaliListFormatedOIB>
    <izvorni_sadrzaj>
      <item>Silvio Maček, OIB 91909480340 punomoćnik sudionika u postupku A.M. TURIZAM j.d.o.o. za turizam i ugostiteljstvo</item>
    </izvorni_sadrzaj>
    <derivirana_varijabla naziv="DomainObject.Predmet.OstaliListFormatedOIB_1">
      <item>Silvio Maček, OIB 91909480340 punomoćnik sudionika u postupku A.M. TURIZAM j.d.o.o. za turizam i ugostiteljstvo</item>
    </derivirana_varijabla>
  </DomainObject.Predmet.OstaliListFormatedOIB>
  <DomainObject.Predmet.OstaliListFormatedWithAdress>
    <izvorni_sadrzaj>
      <item>Silvio Maček, Magdićeve Stube 1, 10000 Zagreb punomoćnik sudionika u postupku A.M. TURIZAM j.d.o.o. za turizam i ugostiteljstvo</item>
    </izvorni_sadrzaj>
    <derivirana_varijabla naziv="DomainObject.Predmet.OstaliListFormatedWithAdress_1">
      <item>Silvio Maček, Magdićeve Stube 1, 10000 Zagreb punomoćnik sudionika u postupku A.M. TURIZAM j.d.o.o. za turizam i ugostiteljstvo</item>
    </derivirana_varijabla>
  </DomainObject.Predmet.OstaliListFormatedWithAdress>
  <DomainObject.Predmet.OstaliListFormatedWithAdressOIB>
    <izvorni_sadrzaj>
      <item>Silvio Maček, OIB 91909480340, Magdićeve Stube 1, 10000 Zagreb punomoćnik sudionika u postupku A.M. TURIZAM j.d.o.o. za turizam i ugostiteljstvo</item>
    </izvorni_sadrzaj>
    <derivirana_varijabla naziv="DomainObject.Predmet.OstaliListFormatedWithAdressOIB_1">
      <item>Silvio Maček, OIB 91909480340, Magdićeve Stube 1, 10000 Zagreb punomoćnik sudionika u postupku A.M. TURIZAM j.d.o.o. za turizam i ugostiteljstvo</item>
    </derivirana_varijabla>
  </DomainObject.Predmet.OstaliListFormatedWithAdressOIB>
  <DomainObject.Predmet.OstaliListNazivFormated>
    <izvorni_sadrzaj>
      <item>Silvio Maček</item>
    </izvorni_sadrzaj>
    <derivirana_varijabla naziv="DomainObject.Predmet.OstaliListNazivFormated_1">
      <item>Silvio Maček</item>
    </derivirana_varijabla>
  </DomainObject.Predmet.OstaliListNazivFormated>
  <DomainObject.Predmet.OstaliListNazivFormatedOIB>
    <izvorni_sadrzaj>
      <item>Silvio Maček, OIB 91909480340</item>
    </izvorni_sadrzaj>
    <derivirana_varijabla naziv="DomainObject.Predmet.OstaliListNazivFormatedOIB_1">
      <item>Silvio Maček, OIB 91909480340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TURIZAM j.d.o.o. za turizam i ugostiteljstvo</izvorni_sadrzaj>
    <derivirana_varijabla naziv="DomainObject.Predmet.ProtustrankaIDrugi_1">A.M. TURIZAM j.d.o.o. za turizam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TURIZAM j.d.o.o. za turizam i ugostiteljstvo, OIB 18772803405, Magdićeve stube 1, 10000 Zagreb</izvorni_sadrzaj>
    <derivirana_varijabla naziv="DomainObject.Predmet.ProtustrankaIDrugiAdressOIB_1">A.M. TURIZAM j.d.o.o. za turizam i ugostiteljstvo, OIB 18772803405, Magdićeve stube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TURIZAM j.d.o.o. za turizam i ugostiteljstvo</item>
      <item>Silvio Maček</item>
    </izvorni_sadrzaj>
    <derivirana_varijabla naziv="DomainObject.Predmet.SudioniciListNaziv_1">
      <item>FINA Regionalni centar Zagreb</item>
      <item>A.M. TURIZAM j.d.o.o. za turizam i ugostiteljstvo</item>
      <item>Silvio Maček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TURIZAM j.d.o.o. za turizam i ugostiteljstvo, OIB 18772803405, Magdićeve stube 1,10000 Zagreb</item>
      <item>Silvio Maček, OIB 91909480340, Magdićeve Stube 1,10000 Zagreb</item>
    </izvorni_sadrzaj>
    <derivirana_varijabla naziv="DomainObject.Predmet.SudioniciListAdressOIB_1">
      <item>FINA Regionalni centar Zagreb, OIB 85821130368, Trg svibanjskih žrtava 1995. 1,10000 Zagreb</item>
      <item>A.M. TURIZAM j.d.o.o. za turizam i ugostiteljstvo, OIB 18772803405, Magdićeve stube 1,10000 Zagreb</item>
      <item>Silvio Maček, OIB 91909480340, Magdićeve Stube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18772803405</item>
      <item>, OIB 91909480340</item>
    </izvorni_sadrzaj>
    <derivirana_varijabla naziv="DomainObject.Predmet.SudioniciListNazivOIB_1">
      <item>, OIB 85821130368</item>
      <item>, OIB 18772803405</item>
      <item>, OIB 91909480340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1467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2019-09-02T10:02:00Z</dcterms:created>
  <dc:creator>Maja Malec</dc:creator>
  <cp:lastModifiedBy>Maja Malec</cp:lastModifiedBy>
  <dcterms:modified xmlns:xsi="http://www.w3.org/2001/XMLSchema-instance" xsi:type="dcterms:W3CDTF">2019-09-02T10:04:00Z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(St-1379-19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