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6e4b" w14:paraId="d9b6e4b" w:rsidRDefault="0090625E" w:rsidP="0090625E" w:rsidR="0090625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0625E" w:rsidP="0090625E" w:rsidR="0090625E">
      <w:pPr>
        <w:tabs>
          <w:tab w:pos="7020" w:val="left"/>
        </w:tabs>
      </w:pPr>
      <w:r>
        <w:t xml:space="preserve">REPUBLIKA HRVATSKA </w:t>
      </w:r>
    </w:p>
    <w:p w:rsidRDefault="0090625E" w:rsidP="0090625E" w:rsidR="0090625E">
      <w:r>
        <w:t>Trgovački sud u Zagrebu</w:t>
      </w:r>
    </w:p>
    <w:p w:rsidRDefault="0090625E" w:rsidP="0090625E" w:rsidR="0090625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0625E" w:rsidP="0090625E" w:rsidR="0090625E"/>
    <w:p w:rsidRDefault="0090625E" w:rsidP="0090625E" w:rsidR="0090625E"/>
    <w:p w:rsidRDefault="0090625E" w:rsidP="0090625E" w:rsidR="0090625E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476A09">
        <w:t>St-</w:t>
      </w:r>
      <w:proofErr w:type="spellStart"/>
      <w:r>
        <w:t>910</w:t>
      </w:r>
      <w:proofErr w:type="spellEnd"/>
      <w:r w:rsidRPr="00476A09">
        <w:t>/</w:t>
      </w:r>
      <w:proofErr w:type="spellStart"/>
      <w:r w:rsidRPr="00476A09">
        <w:t>2016</w:t>
      </w:r>
      <w:proofErr w:type="spellEnd"/>
      <w:r w:rsidRPr="00476A09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02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90625E" w:rsidP="0090625E" w:rsidR="0090625E">
      <w:pPr>
        <w:jc w:val="both"/>
      </w:pPr>
    </w:p>
    <w:p w:rsidRDefault="0090625E" w:rsidP="0090625E" w:rsidR="0090625E" w:rsidRPr="000E41FF">
      <w:pPr>
        <w:jc w:val="center"/>
      </w:pPr>
      <w:r w:rsidRPr="000E41FF">
        <w:t>O G L A S</w:t>
      </w:r>
    </w:p>
    <w:p w:rsidRDefault="0090625E" w:rsidP="0090625E" w:rsidR="0090625E">
      <w:pPr>
        <w:rPr>
          <w:b/>
        </w:rPr>
      </w:pPr>
    </w:p>
    <w:p w:rsidRDefault="0090625E" w:rsidP="0090625E" w:rsidR="009062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ZE</w:t>
      </w:r>
      <w:proofErr w:type="spellEnd"/>
      <w:r>
        <w:t xml:space="preserve"> </w:t>
      </w:r>
      <w:proofErr w:type="spellStart"/>
      <w:r>
        <w:t>PREMIUM</w:t>
      </w:r>
      <w:proofErr w:type="spellEnd"/>
      <w:r>
        <w:t xml:space="preserve"> PROMET d.o.o. sa sjedištem: Pantovčak </w:t>
      </w:r>
      <w:proofErr w:type="spellStart"/>
      <w:r>
        <w:t>45</w:t>
      </w:r>
      <w:proofErr w:type="spellEnd"/>
      <w:r>
        <w:t xml:space="preserve">, </w:t>
      </w:r>
      <w:proofErr w:type="spellStart"/>
      <w:r>
        <w:t>10000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>:</w:t>
      </w:r>
      <w:proofErr w:type="spellStart"/>
      <w:r>
        <w:t>41036913197</w:t>
      </w:r>
      <w:proofErr w:type="spellEnd"/>
      <w:r w:rsidRPr="00476A09">
        <w:t>,</w:t>
      </w:r>
      <w:r>
        <w:t xml:space="preserve"> je podnijet prijedlog za pokretanje skraćenog stečajnog postupka.</w:t>
      </w:r>
    </w:p>
    <w:p w:rsidRDefault="0090625E" w:rsidP="0090625E" w:rsidR="0090625E">
      <w:pPr>
        <w:pStyle w:val="Odlomakpopisa"/>
        <w:ind w:left="0"/>
      </w:pPr>
    </w:p>
    <w:p w:rsidRDefault="0090625E" w:rsidP="0090625E" w:rsidR="0090625E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7.325.836,80 kn.</w:t>
      </w:r>
    </w:p>
    <w:p w:rsidRDefault="0090625E" w:rsidP="0090625E" w:rsidR="0090625E"/>
    <w:p w:rsidRDefault="0090625E" w:rsidP="0090625E" w:rsidR="009062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90625E" w:rsidP="0090625E" w:rsidR="0090625E">
      <w:pPr>
        <w:jc w:val="both"/>
      </w:pPr>
    </w:p>
    <w:p w:rsidRDefault="0090625E" w:rsidP="0090625E" w:rsidR="009062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90625E" w:rsidP="0090625E" w:rsidR="0090625E">
      <w:pPr>
        <w:pStyle w:val="Odlomakpopisa"/>
        <w:ind w:left="0"/>
      </w:pPr>
    </w:p>
    <w:p w:rsidRDefault="0090625E" w:rsidP="0090625E" w:rsidR="0090625E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90625E" w:rsidP="0090625E" w:rsidR="0090625E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90625E" w:rsidP="0090625E" w:rsidR="0090625E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90625E" w:rsidP="0090625E" w:rsidR="0090625E">
      <w:pPr>
        <w:jc w:val="both"/>
      </w:pPr>
    </w:p>
    <w:p w:rsidRDefault="0090625E" w:rsidP="0090625E" w:rsidR="0090625E">
      <w:pPr>
        <w:jc w:val="center"/>
      </w:pPr>
      <w:r>
        <w:t xml:space="preserve">U Zagrebu </w:t>
      </w:r>
      <w:proofErr w:type="spellStart"/>
      <w:r>
        <w:t>02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</w:t>
      </w:r>
    </w:p>
    <w:p w:rsidRDefault="0090625E" w:rsidP="0090625E" w:rsidR="0090625E">
      <w:pPr>
        <w:jc w:val="center"/>
      </w:pPr>
    </w:p>
    <w:p w:rsidRDefault="0090625E" w:rsidP="0090625E" w:rsidR="0090625E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90625E" w:rsidP="0090625E" w:rsidR="0090625E" w:rsidRPr="000E41FF">
      <w:pPr>
        <w:jc w:val="both"/>
      </w:pPr>
    </w:p>
    <w:p w:rsidRDefault="0090625E" w:rsidP="0090625E" w:rsidR="0090625E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90625E" w:rsidP="0090625E" w:rsidR="0090625E"/>
    <w:p w:rsidRDefault="0090625E" w:rsidP="0090625E" w:rsidR="0090625E"/>
    <w:p w:rsidRDefault="0090625E" w:rsidP="0090625E" w:rsidR="0090625E"/>
    <w:p w:rsidRDefault="0090625E" w:rsidP="0090625E" w:rsidR="0090625E"/>
    <w:p w:rsidRDefault="0090625E" w:rsidP="0090625E" w:rsidR="0090625E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625E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6F2EC0"/>
    <w:rsid w:val="00734906"/>
    <w:rsid w:val="007555F9"/>
    <w:rsid w:val="007C6CF3"/>
    <w:rsid w:val="0090625E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625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62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62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2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625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62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62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2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 PREMIUM PROMET d.o.o. zastupanog po punomoćniku Žarko Perišić</izvorni_sadrzaj>
    <derivirana_varijabla naziv="DomainObject.Predmet.ProtustrankaFormated_1">  ZE PREMIUM PROMET d.o.o. zastupanog po punomoćniku Žarko Perišić</derivirana_varijabla>
  </DomainObject.Predmet.ProtustrankaFormated>
  <DomainObject.Predmet.ProtustrankaFormatedOIB>
    <izvorni_sadrzaj>  ZE PREMIUM PROMET d.o.o., OIB 41036913197 zastupanog po punomoćniku Žarko Perišić</izvorni_sadrzaj>
    <derivirana_varijabla naziv="DomainObject.Predmet.ProtustrankaFormatedOIB_1">  ZE PREMIUM PROMET d.o.o., OIB 41036913197 zastupanog po punomoćniku Žarko Perišić</derivirana_varijabla>
  </DomainObject.Predmet.ProtustrankaFormatedOIB>
  <DomainObject.Predmet.ProtustrankaFormatedWithAdress>
    <izvorni_sadrzaj> ZE PREMIUM PROMET d.o.o., Pantovčak 45, 10000 Zagreb zastupanog po punomoćniku Žarko Perišić</izvorni_sadrzaj>
    <derivirana_varijabla naziv="DomainObject.Predmet.ProtustrankaFormatedWithAdress_1"> ZE PREMIUM PROMET d.o.o., Pantovčak 45, 10000 Zagreb zastupanog po punomoćniku Žarko Perišić</derivirana_varijabla>
  </DomainObject.Predmet.ProtustrankaFormatedWithAdress>
  <DomainObject.Predmet.ProtustrankaFormatedWithAdressOIB>
    <izvorni_sadrzaj> ZE PREMIUM PROMET d.o.o., OIB 41036913197, Pantovčak 45, 10000 Zagreb zastupanog po punomoćniku Žarko Perišić</izvorni_sadrzaj>
    <derivirana_varijabla naziv="DomainObject.Predmet.ProtustrankaFormatedWithAdressOIB_1"> ZE PREMIUM PROMET d.o.o., OIB 41036913197, Pantovčak 45, 10000 Zagreb zastupanog po punomoćniku Žarko Perišić</derivirana_varijabla>
  </DomainObject.Predmet.ProtustrankaFormatedWithAdressOIB>
  <DomainObject.Predmet.ProtustrankaWithAdress>
    <izvorni_sadrzaj>ZE PREMIUM PROMET d.o.o. Pantovčak 45, 10000 Zagreb</izvorni_sadrzaj>
    <derivirana_varijabla naziv="DomainObject.Predmet.ProtustrankaWithAdress_1">ZE PREMIUM PROMET d.o.o. Pantovčak 45, 10000 Zagreb</derivirana_varijabla>
  </DomainObject.Predmet.ProtustrankaWithAdress>
  <DomainObject.Predmet.ProtustrankaWithAdressOIB>
    <izvorni_sadrzaj>ZE PREMIUM PROMET d.o.o., OIB 41036913197, Pantovčak 45, 10000 Zagreb</izvorni_sadrzaj>
    <derivirana_varijabla naziv="DomainObject.Predmet.ProtustrankaWithAdressOIB_1">ZE PREMIUM PROMET d.o.o., OIB 41036913197, Pantovčak 45, 10000 Zagreb</derivirana_varijabla>
  </DomainObject.Predmet.ProtustrankaWithAdressOIB>
  <DomainObject.Predmet.ProtustrankaNazivFormated>
    <izvorni_sadrzaj>ZE PREMIUM PROMET d.o.o.</izvorni_sadrzaj>
    <derivirana_varijabla naziv="DomainObject.Predmet.ProtustrankaNazivFormated_1">ZE PREMIUM PROMET d.o.o.</derivirana_varijabla>
  </DomainObject.Predmet.ProtustrankaNazivFormated>
  <DomainObject.Predmet.ProtustrankaNazivFormatedOIB>
    <izvorni_sadrzaj>ZE PREMIUM PROMET d.o.o., OIB 41036913197</izvorni_sadrzaj>
    <derivirana_varijabla naziv="DomainObject.Predmet.ProtustrankaNazivFormatedOIB_1">ZE PREMIUM PROMET d.o.o., OIB 41036913197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 PREMIUM PROMET d.o.o. zastupanog po punomoćniku Žarko Perišić</item>
    </izvorni_sadrzaj>
    <derivirana_varijabla naziv="DomainObject.Predmet.ProtuStrankaListFormated_1">
      <item>ZE PREMIUM PROMET d.o.o. zastupanog po punomoćniku Žarko Perišić</item>
    </derivirana_varijabla>
  </DomainObject.Predmet.ProtuStrankaListFormated>
  <DomainObject.Predmet.ProtuStrankaListFormatedOIB>
    <izvorni_sadrzaj>
      <item>ZE PREMIUM PROMET d.o.o., OIB 41036913197 zastupanog po punomoćniku Žarko Perišić</item>
    </izvorni_sadrzaj>
    <derivirana_varijabla naziv="DomainObject.Predmet.ProtuStrankaListFormatedOIB_1">
      <item>ZE PREMIUM PROMET d.o.o., OIB 41036913197 zastupanog po punomoćniku Žarko Perišić</item>
    </derivirana_varijabla>
  </DomainObject.Predmet.ProtuStrankaListFormatedOIB>
  <DomainObject.Predmet.ProtuStrankaListFormatedWithAdress>
    <izvorni_sadrzaj>
      <item>ZE PREMIUM PROMET d.o.o., Pantovčak 45, 10000 Zagreb zastupanog po punomoćniku Žarko Perišić</item>
    </izvorni_sadrzaj>
    <derivirana_varijabla naziv="DomainObject.Predmet.ProtuStrankaListFormatedWithAdress_1">
      <item>ZE PREMIUM PROMET d.o.o., Pantovčak 45, 10000 Zagreb zastupanog po punomoćniku Žarko Perišić</item>
    </derivirana_varijabla>
  </DomainObject.Predmet.ProtuStrankaListFormatedWithAdress>
  <DomainObject.Predmet.ProtuStrankaListFormatedWithAdressOIB>
    <izvorni_sadrzaj>
      <item>ZE PREMIUM PROMET d.o.o., OIB 41036913197, Pantovčak 45, 10000 Zagreb zastupanog po punomoćniku Žarko Perišić</item>
    </izvorni_sadrzaj>
    <derivirana_varijabla naziv="DomainObject.Predmet.ProtuStrankaListFormatedWithAdressOIB_1">
      <item>ZE PREMIUM PROMET d.o.o., OIB 41036913197, Pantovčak 45, 10000 Zagreb zastupanog po punomoćniku Žarko Perišić</item>
    </derivirana_varijabla>
  </DomainObject.Predmet.ProtuStrankaListFormatedWithAdressOIB>
  <DomainObject.Predmet.ProtuStrankaListNazivFormated>
    <izvorni_sadrzaj>
      <item>ZE PREMIUM PROMET d.o.o.</item>
    </izvorni_sadrzaj>
    <derivirana_varijabla naziv="DomainObject.Predmet.ProtuStrankaListNazivFormated_1">
      <item>ZE PREMIUM PROMET d.o.o.</item>
    </derivirana_varijabla>
  </DomainObject.Predmet.ProtuStrankaListNazivFormated>
  <DomainObject.Predmet.ProtuStrankaListNazivFormatedOIB>
    <izvorni_sadrzaj>
      <item>ZE PREMIUM PROMET d.o.o., OIB 41036913197</item>
    </izvorni_sadrzaj>
    <derivirana_varijabla naziv="DomainObject.Predmet.ProtuStrankaListNazivFormatedOIB_1">
      <item>ZE PREMIUM PROMET d.o.o., OIB 41036913197</item>
    </derivirana_varijabla>
  </DomainObject.Predmet.ProtuStrankaListNazivFormatedOIB>
  <DomainObject.Predmet.OstaliListFormated>
    <izvorni_sadrzaj>
      <item>Žarko Perišić punomoćnik sudionika u postupku ZE PREMIUM PROMET d.o.o.</item>
    </izvorni_sadrzaj>
    <derivirana_varijabla naziv="DomainObject.Predmet.OstaliListFormated_1">
      <item>Žarko Perišić punomoćnik sudionika u postupku ZE PREMIUM PROMET d.o.o.</item>
    </derivirana_varijabla>
  </DomainObject.Predmet.OstaliListFormated>
  <DomainObject.Predmet.OstaliListFormatedOIB>
    <izvorni_sadrzaj>
      <item>Žarko Perišić, OIB 06778361921 punomoćnik sudionika u postupku ZE PREMIUM PROMET d.o.o.</item>
    </izvorni_sadrzaj>
    <derivirana_varijabla naziv="DomainObject.Predmet.OstaliListFormatedOIB_1">
      <item>Žarko Perišić, OIB 06778361921 punomoćnik sudionika u postupku ZE PREMIUM PROMET d.o.o.</item>
    </derivirana_varijabla>
  </DomainObject.Predmet.OstaliListFormatedOIB>
  <DomainObject.Predmet.OstaliListFormatedWithAdress>
    <izvorni_sadrzaj>
      <item>Žarko Perišić, Kaptol 12, 10000 Zagreb punomoćnik sudionika u postupku ZE PREMIUM PROMET d.o.o.</item>
    </izvorni_sadrzaj>
    <derivirana_varijabla naziv="DomainObject.Predmet.OstaliListFormatedWithAdress_1">
      <item>Žarko Perišić, Kaptol 12, 10000 Zagreb punomoćnik sudionika u postupku ZE PREMIUM PROMET d.o.o.</item>
    </derivirana_varijabla>
  </DomainObject.Predmet.OstaliListFormatedWithAdress>
  <DomainObject.Predmet.OstaliListFormatedWithAdressOIB>
    <izvorni_sadrzaj>
      <item>Žarko Perišić, OIB 06778361921, Kaptol 12, 10000 Zagreb punomoćnik sudionika u postupku ZE PREMIUM PROMET d.o.o.</item>
    </izvorni_sadrzaj>
    <derivirana_varijabla naziv="DomainObject.Predmet.OstaliListFormatedWithAdressOIB_1">
      <item>Žarko Perišić, OIB 06778361921, Kaptol 12, 10000 Zagreb punomoćnik sudionika u postupku ZE PREMIUM PROMET d.o.o.</item>
    </derivirana_varijabla>
  </DomainObject.Predmet.OstaliListFormatedWithAdressOIB>
  <DomainObject.Predmet.OstaliListNazivFormated>
    <izvorni_sadrzaj>
      <item>Žarko Perišić</item>
    </izvorni_sadrzaj>
    <derivirana_varijabla naziv="DomainObject.Predmet.OstaliListNazivFormated_1">
      <item>Žarko Perišić</item>
    </derivirana_varijabla>
  </DomainObject.Predmet.OstaliListNazivFormated>
  <DomainObject.Predmet.OstaliListNazivFormatedOIB>
    <izvorni_sadrzaj>
      <item>Žarko Perišić, OIB 06778361921</item>
    </izvorni_sadrzaj>
    <derivirana_varijabla naziv="DomainObject.Predmet.OstaliListNazivFormatedOIB_1">
      <item>Žarko Perišić, OIB 06778361921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 PREMIUM PROMET d.o.o.</izvorni_sadrzaj>
    <derivirana_varijabla naziv="DomainObject.Predmet.ProtustrankaIDrugi_1">ZE PREMIUM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 PREMIUM PROMET d.o.o., OIB 41036913197, Pantovčak 45, 10000 Zagreb</izvorni_sadrzaj>
    <derivirana_varijabla naziv="DomainObject.Predmet.ProtustrankaIDrugiAdressOIB_1">ZE PREMIUM PROMET d.o.o., OIB 41036913197, Pantovčak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 PREMIUM PROMET d.o.o.</item>
      <item>Žarko Perišić</item>
    </izvorni_sadrzaj>
    <derivirana_varijabla naziv="DomainObject.Predmet.SudioniciListNaziv_1">
      <item>FINA Regionalni centar Zagreb</item>
      <item>ZE PREMIUM PROMET d.o.o.</item>
      <item>Žarko Perišić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 PREMIUM PROMET d.o.o., OIB 41036913197, Pantovčak 45,10000 Zagreb</item>
      <item>Žarko Perišić, OIB 06778361921, Kaptol 12,10000 Zagreb</item>
    </izvorni_sadrzaj>
    <derivirana_varijabla naziv="DomainObject.Predmet.SudioniciListAdressOIB_1">
      <item>FINA Regionalni centar Zagreb, OIB 85821130368, Trg svibanjskih žrtava 1995. 1,10000 Zagreb</item>
      <item>ZE PREMIUM PROMET d.o.o., OIB 41036913197, Pantovčak 45,10000 Zagreb</item>
      <item>Žarko Perišić, OIB 06778361921, Kaptol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41036913197</item>
      <item>, OIB 06778361921</item>
    </izvorni_sadrzaj>
    <derivirana_varijabla naziv="DomainObject.Predmet.SudioniciListNazivOIB_1">
      <item>, OIB 85821130368</item>
      <item>, OIB 41036913197</item>
      <item>, OIB 06778361921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1358</properties:Characters>
  <properties:Lines>46</properties:Lines>
  <properties:Paragraphs>15</properties:Paragraphs>
  <properties:TotalTime>1</properties:TotalTime>
  <properties:ScaleCrop>false</properties:ScaleCrop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2016-02-02T13:01:00Z</dcterms:created>
  <dc:creator>Vlasta Bogović Milisavljević</dc:creator>
  <cp:lastModifiedBy>Vlasta Bogović Milisavljević</cp:lastModifiedBy>
  <dcterms:modified xmlns:xsi="http://www.w3.org/2001/XMLSchema-instance" xsi:type="dcterms:W3CDTF">2016-02-02T13:02:00Z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