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43F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3A54D3">
                    <w:rPr>
                      <w:sz w:val="22"/>
                      <w:szCs w:val="22"/>
                    </w:rPr>
                    <w:t>6</w:t>
                  </w:r>
                  <w:r w:rsidR="00527522">
                    <w:rPr>
                      <w:sz w:val="22"/>
                      <w:szCs w:val="22"/>
                    </w:rPr>
                    <w:t>59</w:t>
                  </w:r>
                  <w:r w:rsidR="00D95CE2">
                    <w:rPr>
                      <w:sz w:val="22"/>
                      <w:szCs w:val="22"/>
                    </w:rPr>
                    <w:t>/</w:t>
                  </w:r>
                  <w:r w:rsidR="003A54D3">
                    <w:rPr>
                      <w:sz w:val="22"/>
                      <w:szCs w:val="22"/>
                    </w:rPr>
                    <w:t>2018-</w:t>
                  </w:r>
                  <w:r w:rsidR="00343F95">
                    <w:rPr>
                      <w:sz w:val="22"/>
                      <w:szCs w:val="22"/>
                    </w:rPr>
                    <w:t>3</w:t>
                  </w:r>
                  <w:bookmarkStart w:name="_GoBack" w:id="0"/>
                  <w:bookmarkEnd w:id="0"/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4837c81" w14:paraId="4837c81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527522">
        <w:t>DRAGUTINA ŠTRUKA, OIB. 91794888346, Zagreb, I. B. Mažuranić 20</w:t>
      </w:r>
      <w:r w:rsidR="00491933">
        <w:t xml:space="preserve">, </w:t>
      </w:r>
      <w:r w:rsidR="00527522">
        <w:t xml:space="preserve"> zastupan po punomoćnici </w:t>
      </w:r>
      <w:proofErr w:type="spellStart"/>
      <w:r w:rsidR="00527522">
        <w:t>Melihi</w:t>
      </w:r>
      <w:proofErr w:type="spellEnd"/>
      <w:r w:rsidR="00527522">
        <w:t xml:space="preserve"> Okić </w:t>
      </w:r>
      <w:proofErr w:type="spellStart"/>
      <w:r w:rsidR="00527522">
        <w:t>Buljanović</w:t>
      </w:r>
      <w:proofErr w:type="spellEnd"/>
      <w:r w:rsidR="00527522">
        <w:t xml:space="preserve">, odvjetnici u Zagrebu, A. Hebranga 23, </w:t>
      </w:r>
      <w:r w:rsidR="00153504">
        <w:t xml:space="preserve">za otvaranje stečajnog postupka </w:t>
      </w:r>
      <w:r w:rsidR="00491933">
        <w:t xml:space="preserve">nad dužnikom </w:t>
      </w:r>
      <w:r w:rsidR="00527522">
        <w:t>GRGA GRADNJA</w:t>
      </w:r>
      <w:r w:rsidR="004B500B">
        <w:t xml:space="preserve"> </w:t>
      </w:r>
      <w:r w:rsidR="008A51EB">
        <w:t>d.o.o.</w:t>
      </w:r>
      <w:r w:rsidR="00527522">
        <w:t xml:space="preserve"> za graditeljstvo i trgovinu</w:t>
      </w:r>
      <w:r w:rsidR="008A51EB">
        <w:t xml:space="preserve">, OIB: </w:t>
      </w:r>
      <w:r w:rsidR="00527522">
        <w:t>23543288770</w:t>
      </w:r>
      <w:r w:rsidR="008A51EB">
        <w:t xml:space="preserve">, </w:t>
      </w:r>
      <w:r w:rsidR="00527522">
        <w:t>MBS: 080259352</w:t>
      </w:r>
      <w:r w:rsidR="004B500B">
        <w:t xml:space="preserve">, </w:t>
      </w:r>
      <w:r w:rsidR="008A51EB">
        <w:t xml:space="preserve">Zagreb, </w:t>
      </w:r>
      <w:proofErr w:type="spellStart"/>
      <w:r w:rsidR="00111B3F">
        <w:t>Branovečina</w:t>
      </w:r>
      <w:proofErr w:type="spellEnd"/>
      <w:r w:rsidR="00111B3F">
        <w:t xml:space="preserve"> 100,</w:t>
      </w:r>
      <w:r w:rsidR="00C945D5">
        <w:t xml:space="preserve"> </w:t>
      </w:r>
      <w:r w:rsidR="008A51EB">
        <w:t>6</w:t>
      </w:r>
      <w:r w:rsidR="007F6773">
        <w:t>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111B3F">
        <w:t xml:space="preserve">GRGA GRADNJA d.o.o. za graditeljstvo i trgovinu, OIB: 23543288770, MBS: 080259352, Zagreb, </w:t>
      </w:r>
      <w:proofErr w:type="spellStart"/>
      <w:r w:rsidR="00111B3F">
        <w:t>Branovečina</w:t>
      </w:r>
      <w:proofErr w:type="spellEnd"/>
      <w:r w:rsidR="00111B3F">
        <w:t xml:space="preserve"> 100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4B500B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3. listopada</w:t>
      </w:r>
      <w:r w:rsidR="00995FB2" w:rsidRPr="00995FB2">
        <w:rPr>
          <w:b/>
          <w:u w:val="single"/>
        </w:rPr>
        <w:t xml:space="preserve"> 2018. godine u </w:t>
      </w:r>
      <w:r w:rsidR="007F6773">
        <w:rPr>
          <w:b/>
          <w:u w:val="single"/>
        </w:rPr>
        <w:t>10,</w:t>
      </w:r>
      <w:r w:rsidR="00111B3F">
        <w:rPr>
          <w:b/>
          <w:u w:val="single"/>
        </w:rPr>
        <w:t>15</w:t>
      </w:r>
      <w:r w:rsidR="00206C21">
        <w:rPr>
          <w:b/>
          <w:u w:val="single"/>
        </w:rPr>
        <w:t xml:space="preserve"> </w:t>
      </w:r>
      <w:r w:rsidR="00995FB2" w:rsidRPr="00995FB2">
        <w:rPr>
          <w:b/>
          <w:u w:val="single"/>
        </w:rPr>
        <w:t>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8A51EB" w:rsidP="008A51EB" w:rsidR="008A51EB">
      <w:pPr>
        <w:tabs>
          <w:tab w:pos="1276" w:val="left"/>
        </w:tabs>
      </w:pPr>
    </w:p>
    <w:p w:rsidRDefault="00995FB2" w:rsidP="008A51EB" w:rsidR="004B500B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 xml:space="preserve">Predlagatelj: </w:t>
      </w:r>
      <w:r w:rsidR="00111B3F">
        <w:t xml:space="preserve"> Dragutin </w:t>
      </w:r>
      <w:proofErr w:type="spellStart"/>
      <w:r w:rsidR="00111B3F">
        <w:t>Štruk</w:t>
      </w:r>
      <w:proofErr w:type="spellEnd"/>
      <w:r w:rsidR="00111B3F">
        <w:t xml:space="preserve"> po punomoćnici</w:t>
      </w:r>
    </w:p>
    <w:p w:rsidRDefault="00111B3F" w:rsidP="008A51EB" w:rsidR="00C95215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>
        <w:t>FINA</w:t>
      </w:r>
    </w:p>
    <w:p w:rsidRDefault="00995FB2" w:rsidP="00111B3F" w:rsidR="00111B3F">
      <w:pPr>
        <w:pStyle w:val="Odlomakpopisa"/>
        <w:numPr>
          <w:ilvl w:val="0"/>
          <w:numId w:val="8"/>
        </w:numPr>
        <w:tabs>
          <w:tab w:pos="1276" w:val="left"/>
        </w:tabs>
        <w:ind w:firstLine="131" w:left="709"/>
      </w:pPr>
      <w:r w:rsidRPr="00995FB2">
        <w:t>Dužnik</w:t>
      </w:r>
      <w:r w:rsidR="00EE4995">
        <w:t>:</w:t>
      </w:r>
      <w:r w:rsidRPr="00995FB2">
        <w:t xml:space="preserve"> </w:t>
      </w:r>
      <w:r w:rsidR="00111B3F">
        <w:t xml:space="preserve">GRGA GRADNJA d.o.o. za graditeljstvo i trgovinu, OIB: </w:t>
      </w:r>
    </w:p>
    <w:p w:rsidRDefault="00111B3F" w:rsidP="00111B3F" w:rsidR="00C95215">
      <w:pPr>
        <w:pStyle w:val="Odlomakpopisa"/>
        <w:tabs>
          <w:tab w:pos="1276" w:val="left"/>
        </w:tabs>
        <w:ind w:left="840"/>
      </w:pPr>
      <w:r>
        <w:tab/>
        <w:t xml:space="preserve">23543288770, MBS: 080259352, Zagreb, </w:t>
      </w:r>
      <w:proofErr w:type="spellStart"/>
      <w:r>
        <w:t>Branovečina</w:t>
      </w:r>
      <w:proofErr w:type="spellEnd"/>
      <w:r>
        <w:t xml:space="preserve"> 100</w:t>
      </w:r>
      <w:r w:rsidR="004B500B">
        <w:t>,</w:t>
      </w:r>
    </w:p>
    <w:p w:rsidRDefault="00C95215" w:rsidP="00C95215" w:rsidR="00111B3F">
      <w:pPr>
        <w:tabs>
          <w:tab w:pos="1276" w:val="left"/>
        </w:tabs>
        <w:ind w:left="720"/>
        <w:contextualSpacing/>
      </w:pPr>
      <w:r>
        <w:t xml:space="preserve">  </w:t>
      </w:r>
      <w:r w:rsidR="00FC34C4">
        <w:t>4</w:t>
      </w:r>
      <w:r>
        <w:t>.</w:t>
      </w:r>
      <w:r>
        <w:tab/>
      </w:r>
      <w:r w:rsidRPr="00995FB2">
        <w:t>Zakonsk</w:t>
      </w:r>
      <w:r w:rsidR="00111B3F">
        <w:t>i zastupnici</w:t>
      </w:r>
      <w:r w:rsidRPr="00995FB2">
        <w:t xml:space="preserve"> dužnika, </w:t>
      </w:r>
      <w:r w:rsidR="00111B3F">
        <w:t>Paško Grgić</w:t>
      </w:r>
      <w:r>
        <w:t xml:space="preserve">, OIB: </w:t>
      </w:r>
      <w:r w:rsidR="00111B3F">
        <w:t>71296675851</w:t>
      </w:r>
      <w:r>
        <w:t>,</w:t>
      </w:r>
      <w:r w:rsidR="00111B3F">
        <w:t xml:space="preserve"> i </w:t>
      </w:r>
      <w:proofErr w:type="spellStart"/>
      <w:r w:rsidR="00111B3F">
        <w:t>Finka</w:t>
      </w:r>
      <w:proofErr w:type="spellEnd"/>
      <w:r w:rsidR="00111B3F">
        <w:t xml:space="preserve"> Grgić; </w:t>
      </w:r>
    </w:p>
    <w:p w:rsidRDefault="00FC34C4" w:rsidP="00C95215" w:rsidR="00C95215">
      <w:pPr>
        <w:tabs>
          <w:tab w:pos="1276" w:val="left"/>
        </w:tabs>
        <w:ind w:left="720"/>
        <w:contextualSpacing/>
      </w:pPr>
      <w:r>
        <w:tab/>
      </w:r>
      <w:r w:rsidR="00111B3F">
        <w:t>OIB: 57985924032, oboje iz</w:t>
      </w:r>
      <w:r w:rsidR="00C95215">
        <w:t xml:space="preserve"> Zagreb</w:t>
      </w:r>
      <w:r w:rsidR="00111B3F">
        <w:t>a, 3. poljanice 1</w:t>
      </w:r>
      <w:r w:rsidR="00C95215">
        <w:t>.</w:t>
      </w:r>
    </w:p>
    <w:p w:rsidRDefault="00C95215" w:rsidP="00C95215" w:rsidR="00C95215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FC34C4">
      <w:pPr>
        <w:ind w:firstLine="720"/>
        <w:jc w:val="both"/>
      </w:pPr>
      <w:r w:rsidRPr="00995FB2">
        <w:t xml:space="preserve">Prijedlog za otvaranjem </w:t>
      </w:r>
      <w:r w:rsidR="003B175F">
        <w:t xml:space="preserve">skraćenog </w:t>
      </w:r>
      <w:r w:rsidRPr="00995FB2">
        <w:t>stečajnog postupka nad g</w:t>
      </w:r>
      <w:r w:rsidR="00FC34C4">
        <w:t>ore navedenim dužnikom podnio</w:t>
      </w:r>
      <w:r w:rsidRPr="00995FB2">
        <w:t xml:space="preserve"> je </w:t>
      </w:r>
      <w:r w:rsidR="00FC34C4">
        <w:t xml:space="preserve">radnik dužnika Dragutin </w:t>
      </w:r>
      <w:proofErr w:type="spellStart"/>
      <w:r w:rsidR="00FC34C4">
        <w:t>Štruk</w:t>
      </w:r>
      <w:proofErr w:type="spellEnd"/>
      <w:r w:rsidR="00FC34C4">
        <w:t xml:space="preserve"> iz Zagreba, I. B. Mažuranića 20, po punomoćnici </w:t>
      </w:r>
      <w:proofErr w:type="spellStart"/>
      <w:r w:rsidR="00FC34C4">
        <w:t>Melihi</w:t>
      </w:r>
      <w:proofErr w:type="spellEnd"/>
      <w:r w:rsidR="00FC34C4">
        <w:t xml:space="preserve"> Okić </w:t>
      </w:r>
      <w:proofErr w:type="spellStart"/>
      <w:r w:rsidR="00FC34C4">
        <w:t>Buljanović</w:t>
      </w:r>
      <w:proofErr w:type="spellEnd"/>
      <w:r w:rsidRPr="00995FB2">
        <w:t xml:space="preserve"> </w:t>
      </w:r>
      <w:r w:rsidR="00FC34C4">
        <w:t xml:space="preserve">na temelju odredbe članka 109. </w:t>
      </w:r>
      <w:r w:rsidR="00C95215">
        <w:t xml:space="preserve"> </w:t>
      </w:r>
      <w:r w:rsidRPr="00995FB2">
        <w:t xml:space="preserve">Stečajnog zakona ("Narodne novine" 71/15; dalje u tekstu SZ) navodeći da </w:t>
      </w:r>
      <w:r w:rsidR="00FC34C4">
        <w:t xml:space="preserve">vjerovnik ima tražbinu prema dužniku u iznosu od </w:t>
      </w:r>
    </w:p>
    <w:p w:rsidRDefault="00FC34C4" w:rsidP="00FC34C4" w:rsidR="00FC34C4">
      <w:pPr>
        <w:jc w:val="both"/>
      </w:pPr>
    </w:p>
    <w:p w:rsidRDefault="00FC34C4" w:rsidP="00FC34C4" w:rsidR="00FC34C4">
      <w:pPr>
        <w:jc w:val="both"/>
      </w:pPr>
    </w:p>
    <w:p w:rsidRDefault="00FC34C4" w:rsidP="00FC34C4" w:rsidR="00FC34C4">
      <w:pPr>
        <w:jc w:val="both"/>
      </w:pPr>
    </w:p>
    <w:p w:rsidRDefault="00FC34C4" w:rsidP="00FC34C4" w:rsidR="00FC34C4">
      <w:pPr>
        <w:jc w:val="both"/>
      </w:pPr>
    </w:p>
    <w:p w:rsidRDefault="00FC34C4" w:rsidP="00FC34C4" w:rsidR="00FC34C4">
      <w:pPr>
        <w:jc w:val="both"/>
      </w:pPr>
    </w:p>
    <w:p w:rsidRDefault="00FC34C4" w:rsidP="00FC34C4" w:rsidR="00995FB2">
      <w:pPr>
        <w:jc w:val="both"/>
      </w:pPr>
      <w:r>
        <w:t xml:space="preserve">2.870,40 </w:t>
      </w:r>
      <w:proofErr w:type="spellStart"/>
      <w:r>
        <w:t>eur</w:t>
      </w:r>
      <w:proofErr w:type="spellEnd"/>
      <w:r>
        <w:t xml:space="preserve">-a na temelju presude </w:t>
      </w:r>
      <w:r w:rsidR="00995FB2" w:rsidRPr="00995FB2">
        <w:t xml:space="preserve"> </w:t>
      </w:r>
      <w:r>
        <w:t xml:space="preserve">Općinskog radnog suda u Zagrebu poslovni broj </w:t>
      </w:r>
      <w:proofErr w:type="spellStart"/>
      <w:r>
        <w:t>Pr</w:t>
      </w:r>
      <w:proofErr w:type="spellEnd"/>
      <w:r>
        <w:t xml:space="preserve">-615/16 od 23. svibnja 2017., ispravljene rješenjem </w:t>
      </w:r>
      <w:proofErr w:type="spellStart"/>
      <w:r>
        <w:t>Pr</w:t>
      </w:r>
      <w:proofErr w:type="spellEnd"/>
      <w:r>
        <w:t>-615/16 od 5. lipnja 2017. Ujedno navodi da kod dužnika postoji stečajni razlog jer u očevidniku redoslijeda za plaćanje ima više evidentiranih neizvršenih osnova za plaćanje u razdoblju duljem od 60 dana.</w:t>
      </w:r>
    </w:p>
    <w:p w:rsidRDefault="00995FB2" w:rsidP="00995FB2" w:rsidR="00995FB2" w:rsidRPr="00995FB2">
      <w:pPr>
        <w:ind w:firstLine="720"/>
        <w:jc w:val="both"/>
      </w:pPr>
    </w:p>
    <w:p w:rsidRDefault="00995FB2" w:rsidP="00C45FFB" w:rsidR="00995FB2">
      <w:pPr>
        <w:ind w:firstLine="1428"/>
        <w:jc w:val="both"/>
      </w:pPr>
      <w:r w:rsidRPr="00995FB2">
        <w:t>Rješenjem predsjednika Visokog  trgovačkog suda  RH broj 31 Su-</w:t>
      </w:r>
      <w:r w:rsidR="003B175F">
        <w:t>236</w:t>
      </w:r>
      <w:r w:rsidRPr="00995FB2">
        <w:t>/</w:t>
      </w:r>
      <w:r w:rsidR="003B175F">
        <w:t>18-3</w:t>
      </w:r>
      <w:r w:rsidRPr="00995FB2">
        <w:t xml:space="preserve"> od </w:t>
      </w:r>
      <w:r w:rsidR="003B175F">
        <w:t>9. ožujka 2018</w:t>
      </w:r>
      <w:r w:rsidRPr="00995FB2">
        <w:t xml:space="preserve">. spis je utupljen Trgovačkom sudu u Osijeku. </w:t>
      </w:r>
    </w:p>
    <w:p w:rsidRDefault="002134FE" w:rsidP="00C45FFB" w:rsidR="00C95215">
      <w:pPr>
        <w:ind w:firstLine="720"/>
        <w:jc w:val="both"/>
      </w:pPr>
      <w:r>
        <w:tab/>
      </w:r>
      <w:r>
        <w:tab/>
      </w:r>
      <w:r w:rsidR="00A40DB6">
        <w:t xml:space="preserve"> </w:t>
      </w: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C95215">
        <w:t>6</w:t>
      </w:r>
      <w:r w:rsidR="008C0AD5">
        <w:t>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 xml:space="preserve">- predlagatelj </w:t>
      </w:r>
      <w:r w:rsidR="00C45FFB">
        <w:rPr>
          <w:szCs w:val="20"/>
        </w:rPr>
        <w:t>– po punomoćniku</w:t>
      </w:r>
    </w:p>
    <w:p w:rsidRDefault="00A40DB6" w:rsidP="00995FB2" w:rsidR="00A40DB6" w:rsidRPr="00995FB2">
      <w:pPr>
        <w:rPr>
          <w:szCs w:val="20"/>
        </w:rPr>
      </w:pPr>
      <w:r>
        <w:rPr>
          <w:szCs w:val="20"/>
        </w:rPr>
        <w:t xml:space="preserve">- </w:t>
      </w:r>
      <w:r w:rsidR="00C45FFB">
        <w:rPr>
          <w:szCs w:val="20"/>
        </w:rPr>
        <w:t>FINA</w:t>
      </w:r>
    </w:p>
    <w:p w:rsidRDefault="00995FB2" w:rsidP="00206C21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206C21">
        <w:t xml:space="preserve"> 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- zakon. zastup</w:t>
      </w:r>
      <w:r w:rsidR="00C45FFB">
        <w:rPr>
          <w:szCs w:val="20"/>
        </w:rPr>
        <w:t>nici (2)</w:t>
      </w:r>
      <w:r w:rsidRPr="00995FB2">
        <w:rPr>
          <w:szCs w:val="20"/>
        </w:rPr>
        <w:t xml:space="preserve">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206C21" w:rsidP="00995FB2" w:rsidR="008D4B30" w:rsidRPr="00995FB2">
      <w:pPr>
        <w:rPr>
          <w:szCs w:val="20"/>
        </w:rPr>
      </w:pPr>
      <w:r>
        <w:rPr>
          <w:szCs w:val="20"/>
        </w:rPr>
        <w:t xml:space="preserve">- </w:t>
      </w:r>
      <w:proofErr w:type="spellStart"/>
      <w:r w:rsidR="008D4B30">
        <w:rPr>
          <w:szCs w:val="20"/>
        </w:rPr>
        <w:t>Roč</w:t>
      </w:r>
      <w:proofErr w:type="spellEnd"/>
      <w:r w:rsidR="008D4B30">
        <w:rPr>
          <w:szCs w:val="20"/>
        </w:rPr>
        <w:t xml:space="preserve">. </w:t>
      </w:r>
      <w:r w:rsidR="00A40DB6">
        <w:rPr>
          <w:szCs w:val="20"/>
        </w:rPr>
        <w:t>3/10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F9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FC34C4">
      <w:t>659</w:t>
    </w:r>
    <w:r w:rsidR="003B175F">
      <w:t>/2018-</w:t>
    </w:r>
    <w:r w:rsidR="00343F95">
      <w:t>3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2EEAAA8"/>
    <w:lvl w:tplc="69263F5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1B3F"/>
    <w:rsid w:val="001172AF"/>
    <w:rsid w:val="00122B97"/>
    <w:rsid w:val="0013588C"/>
    <w:rsid w:val="00137561"/>
    <w:rsid w:val="00143005"/>
    <w:rsid w:val="00152A7A"/>
    <w:rsid w:val="00153504"/>
    <w:rsid w:val="001716CD"/>
    <w:rsid w:val="00173293"/>
    <w:rsid w:val="001921EC"/>
    <w:rsid w:val="001B7ED4"/>
    <w:rsid w:val="001D7DC0"/>
    <w:rsid w:val="001E315F"/>
    <w:rsid w:val="001F3355"/>
    <w:rsid w:val="00206C21"/>
    <w:rsid w:val="002134FE"/>
    <w:rsid w:val="002555BE"/>
    <w:rsid w:val="00274EC6"/>
    <w:rsid w:val="003110DD"/>
    <w:rsid w:val="00343F95"/>
    <w:rsid w:val="00361BFF"/>
    <w:rsid w:val="00364EB7"/>
    <w:rsid w:val="003908EC"/>
    <w:rsid w:val="003A54D3"/>
    <w:rsid w:val="003B175F"/>
    <w:rsid w:val="003E4468"/>
    <w:rsid w:val="00400D51"/>
    <w:rsid w:val="004049C3"/>
    <w:rsid w:val="00463C3F"/>
    <w:rsid w:val="00491933"/>
    <w:rsid w:val="004A5B00"/>
    <w:rsid w:val="004B500B"/>
    <w:rsid w:val="004C021F"/>
    <w:rsid w:val="004C1BC6"/>
    <w:rsid w:val="005225A9"/>
    <w:rsid w:val="005260B0"/>
    <w:rsid w:val="00527522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50ECF"/>
    <w:rsid w:val="00883522"/>
    <w:rsid w:val="008912F6"/>
    <w:rsid w:val="008A51EB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40DB6"/>
    <w:rsid w:val="00A76924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45FFB"/>
    <w:rsid w:val="00C657DA"/>
    <w:rsid w:val="00C82963"/>
    <w:rsid w:val="00C945D5"/>
    <w:rsid w:val="00C95215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  <w:rsid w:val="00FC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3F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F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F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F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3F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F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F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F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St-659/2018-3</izvorni_sadrzaj>
    <derivirana_varijabla naziv="DomainObject.Oznaka_1">St-659/2018-3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St-659/2018</izvorni_sadrzaj>
    <derivirana_varijabla naziv="DomainObject.Predmet.OznakaBroj_1">St-659/2018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GRGA GRADNJA d.o.o. za graditeljstvo i trgovinu</izvorni_sadrzaj>
    <derivirana_varijabla naziv="DomainObject.Predmet.ProtustrankaFormated_1">  GRGA GRADNJA d.o.o. za graditeljstvo i trgovinu</derivirana_varijabla>
  </DomainObject.Predmet.ProtustrankaFormated>
  <DomainObject.Predmet.ProtustrankaFormatedOIB>
    <izvorni_sadrzaj>  GRGA GRADNJA d.o.o. za graditeljstvo i trgovinu, OIB 23543288770</izvorni_sadrzaj>
    <derivirana_varijabla naziv="DomainObject.Predmet.ProtustrankaFormatedOIB_1">  GRGA GRADNJA d.o.o. za graditeljstvo i trgovinu, OIB 23543288770</derivirana_varijabla>
  </DomainObject.Predmet.ProtustrankaFormatedOIB>
  <DomainObject.Predmet.ProtustrankaFormatedWithAdress>
    <izvorni_sadrzaj> GRGA GRADNJA d.o.o. za graditeljstvo i trgovinu, Branovečina 100, 10000 Zagreb</izvorni_sadrzaj>
    <derivirana_varijabla naziv="DomainObject.Predmet.ProtustrankaFormatedWithAdress_1"> GRGA GRADNJA d.o.o. za graditeljstvo i trgovinu, Branovečina 100, 10000 Zagreb</derivirana_varijabla>
  </DomainObject.Predmet.ProtustrankaFormatedWithAdress>
  <DomainObject.Predmet.ProtustrankaFormatedWithAdressOIB>
    <izvorni_sadrzaj> GRGA GRADNJA d.o.o. za graditeljstvo i trgovinu, OIB 23543288770, Branovečina 100, 10000 Zagreb</izvorni_sadrzaj>
    <derivirana_varijabla naziv="DomainObject.Predmet.ProtustrankaFormatedWithAdressOIB_1"> GRGA GRADNJA d.o.o. za graditeljstvo i trgovinu, OIB 23543288770, Branovečina 100, 10000 Zagreb</derivirana_varijabla>
  </DomainObject.Predmet.ProtustrankaFormatedWithAdressOIB>
  <DomainObject.Predmet.ProtustrankaWithAdress>
    <izvorni_sadrzaj>GRGA GRADNJA d.o.o. za graditeljstvo i trgovinu Branovečina 100, 10000 Zagreb</izvorni_sadrzaj>
    <derivirana_varijabla naziv="DomainObject.Predmet.ProtustrankaWithAdress_1">GRGA GRADNJA d.o.o. za graditeljstvo i trgovinu Branovečina 100, 10000 Zagreb</derivirana_varijabla>
  </DomainObject.Predmet.ProtustrankaWithAdress>
  <DomainObject.Predmet.ProtustrankaWithAdressOIB>
    <izvorni_sadrzaj>GRGA GRADNJA d.o.o. za graditeljstvo i trgovinu, OIB 23543288770, Branovečina 100, 10000 Zagreb</izvorni_sadrzaj>
    <derivirana_varijabla naziv="DomainObject.Predmet.ProtustrankaWithAdressOIB_1">GRGA GRADNJA d.o.o. za graditeljstvo i trgovinu, OIB 23543288770, Branovečina 100, 10000 Zagreb</derivirana_varijabla>
  </DomainObject.Predmet.ProtustrankaWithAdressOIB>
  <DomainObject.Predmet.ProtustrankaNazivFormated>
    <izvorni_sadrzaj>GRGA GRADNJA d.o.o. za graditeljstvo i trgovinu</izvorni_sadrzaj>
    <derivirana_varijabla naziv="DomainObject.Predmet.ProtustrankaNazivFormated_1">GRGA GRADNJA d.o.o. za graditeljstvo i trgovinu</derivirana_varijabla>
  </DomainObject.Predmet.ProtustrankaNazivFormated>
  <DomainObject.Predmet.ProtustrankaNazivFormatedOIB>
    <izvorni_sadrzaj>GRGA GRADNJA d.o.o. za graditeljstvo i trgovinu, OIB 23543288770</izvorni_sadrzaj>
    <derivirana_varijabla naziv="DomainObject.Predmet.ProtustrankaNazivFormatedOIB_1">GRGA GRADNJA d.o.o. za graditeljstvo i trgovinu, OIB 23543288770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Štruk zastupanog po punomoćniku MELIHA OKIĆ BULJANOVIĆ</izvorni_sadrzaj>
    <derivirana_varijabla naziv="DomainObject.Predmet.StrankaFormated_1">  Dragutin Štruk zastupanog po punomoćniku MELIHA OKIĆ BULJANOVIĆ</derivirana_varijabla>
  </DomainObject.Predmet.StrankaFormated>
  <DomainObject.Predmet.StrankaFormatedOIB>
    <izvorni_sadrzaj>  Dragutin Štruk, OIB 91794888346 zastupanog po punomoćniku MELIHA OKIĆ BULJANOVIĆ</izvorni_sadrzaj>
    <derivirana_varijabla naziv="DomainObject.Predmet.StrankaFormatedOIB_1">  Dragutin Štruk, OIB 91794888346 zastupanog po punomoćniku MELIHA OKIĆ BULJANOVIĆ</derivirana_varijabla>
  </DomainObject.Predmet.StrankaFormatedOIB>
  <DomainObject.Predmet.StrankaFormatedWithAdress>
    <izvorni_sadrzaj> Dragutin Štruk, Ivane Brlić-Mažuranić 20, 10000 Zagreb zastupanog po punomoćniku MELIHA OKIĆ BULJANOVIĆ</izvorni_sadrzaj>
    <derivirana_varijabla naziv="DomainObject.Predmet.StrankaFormatedWithAdress_1"> Dragutin Štruk, Ivane Brlić-Mažuranić 20, 10000 Zagreb zastupanog po punomoćniku MELIHA OKIĆ BULJANOVIĆ</derivirana_varijabla>
  </DomainObject.Predmet.StrankaFormatedWithAdress>
  <DomainObject.Predmet.StrankaFormatedWithAdressOIB>
    <izvorni_sadrzaj> Dragutin Štruk, OIB 91794888346, Ivane Brlić-Mažuranić 20, 10000 Zagreb zastupanog po punomoćniku MELIHA OKIĆ BULJANOVIĆ</izvorni_sadrzaj>
    <derivirana_varijabla naziv="DomainObject.Predmet.StrankaFormatedWithAdressOIB_1"> Dragutin Štruk, OIB 91794888346, Ivane Brlić-Mažuranić 20, 10000 Zagreb zastupanog po punomoćniku MELIHA OKIĆ BULJANOVIĆ</derivirana_varijabla>
  </DomainObject.Predmet.StrankaFormatedWithAdressOIB>
  <DomainObject.Predmet.StrankaWithAdress>
    <izvorni_sadrzaj>Dragutin Štruk Ivane Brlić-Mažuranić 20,10000 Zagreb</izvorni_sadrzaj>
    <derivirana_varijabla naziv="DomainObject.Predmet.StrankaWithAdress_1">Dragutin Štruk Ivane Brlić-Mažuranić 20,10000 Zagreb</derivirana_varijabla>
  </DomainObject.Predmet.StrankaWithAdress>
  <DomainObject.Predmet.StrankaWithAdressOIB>
    <izvorni_sadrzaj>Dragutin Štruk, OIB 91794888346, Ivane Brlić-Mažuranić 20,10000 Zagreb</izvorni_sadrzaj>
    <derivirana_varijabla naziv="DomainObject.Predmet.StrankaWithAdressOIB_1">Dragutin Štruk, OIB 91794888346, Ivane Brlić-Mažuranić 20,10000 Zagreb</derivirana_varijabla>
  </DomainObject.Predmet.StrankaWithAdressOIB>
  <DomainObject.Predmet.StrankaNazivFormated>
    <izvorni_sadrzaj>Dragutin Štruk</izvorni_sadrzaj>
    <derivirana_varijabla naziv="DomainObject.Predmet.StrankaNazivFormated_1">Dragutin Štruk</derivirana_varijabla>
  </DomainObject.Predmet.StrankaNazivFormated>
  <DomainObject.Predmet.StrankaNazivFormatedOIB>
    <izvorni_sadrzaj>Dragutin Štruk, OIB 91794888346</izvorni_sadrzaj>
    <derivirana_varijabla naziv="DomainObject.Predmet.StrankaNazivFormatedOIB_1">Dragutin Štruk, OIB 91794888346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Dragutin Štruk zastupanog po punomoćniku MELIHA OKIĆ BULJANOVIĆ</item>
    </izvorni_sadrzaj>
    <derivirana_varijabla naziv="DomainObject.Predmet.StrankaListFormated_1">
      <item>Dragutin Štruk zastupanog po punomoćniku MELIHA OKIĆ BULJANOVIĆ</item>
    </derivirana_varijabla>
  </DomainObject.Predmet.StrankaListFormated>
  <DomainObject.Predmet.StrankaListFormatedOIB>
    <izvorni_sadrzaj>
      <item>Dragutin Štruk, OIB 91794888346 zastupanog po punomoćniku MELIHA OKIĆ BULJANOVIĆ</item>
    </izvorni_sadrzaj>
    <derivirana_varijabla naziv="DomainObject.Predmet.StrankaListFormatedOIB_1">
      <item>Dragutin Štruk, OIB 91794888346 zastupanog po punomoćniku MELIHA OKIĆ BULJANOVIĆ</item>
    </derivirana_varijabla>
  </DomainObject.Predmet.StrankaListFormatedOIB>
  <DomainObject.Predmet.StrankaListFormatedWithAdress>
    <izvorni_sadrzaj>
      <item>Dragutin Štruk, Ivane Brlić-Mažuranić 20, 10000 Zagreb zastupanog po punomoćniku MELIHA OKIĆ BULJANOVIĆ</item>
    </izvorni_sadrzaj>
    <derivirana_varijabla naziv="DomainObject.Predmet.StrankaListFormatedWithAdress_1">
      <item>Dragutin Štruk, Ivane Brlić-Mažuranić 20, 10000 Zagreb zastupanog po punomoćniku MELIHA OKIĆ BULJANOVIĆ</item>
    </derivirana_varijabla>
  </DomainObject.Predmet.StrankaListFormatedWithAdress>
  <DomainObject.Predmet.StrankaListFormatedWithAdressOIB>
    <izvorni_sadrzaj>
      <item>Dragutin Štruk, OIB 91794888346, Ivane Brlić-Mažuranić 20, 10000 Zagreb zastupanog po punomoćniku MELIHA OKIĆ BULJANOVIĆ</item>
    </izvorni_sadrzaj>
    <derivirana_varijabla naziv="DomainObject.Predmet.StrankaListFormatedWithAdressOIB_1">
      <item>Dragutin Štruk, OIB 91794888346, Ivane Brlić-Mažuranić 20, 10000 Zagreb zastupanog po punomoćniku MELIHA OKIĆ BULJANOVIĆ</item>
    </derivirana_varijabla>
  </DomainObject.Predmet.StrankaListFormatedWithAdressOIB>
  <DomainObject.Predmet.StrankaListNazivFormated>
    <izvorni_sadrzaj>
      <item>Dragutin Štruk</item>
    </izvorni_sadrzaj>
    <derivirana_varijabla naziv="DomainObject.Predmet.StrankaListNazivFormated_1">
      <item>Dragutin Štruk</item>
    </derivirana_varijabla>
  </DomainObject.Predmet.StrankaListNazivFormated>
  <DomainObject.Predmet.StrankaListNazivFormatedOIB>
    <izvorni_sadrzaj>
      <item>Dragutin Štruk, OIB 91794888346</item>
    </izvorni_sadrzaj>
    <derivirana_varijabla naziv="DomainObject.Predmet.StrankaListNazivFormatedOIB_1">
      <item>Dragutin Štruk, OIB 91794888346</item>
    </derivirana_varijabla>
  </DomainObject.Predmet.StrankaListNazivFormatedOIB>
  <DomainObject.Predmet.ProtuStrankaListFormated>
    <izvorni_sadrzaj>
      <item>GRGA GRADNJA d.o.o. za graditeljstvo i trgovinu</item>
    </izvorni_sadrzaj>
    <derivirana_varijabla naziv="DomainObject.Predmet.ProtuStrankaListFormated_1">
      <item>GRGA GRADNJA d.o.o. za graditeljstvo i trgovinu</item>
    </derivirana_varijabla>
  </DomainObject.Predmet.ProtuStrankaListFormated>
  <DomainObject.Predmet.ProtuStrankaListFormatedOIB>
    <izvorni_sadrzaj>
      <item>GRGA GRADNJA d.o.o. za graditeljstvo i trgovinu, OIB 23543288770</item>
    </izvorni_sadrzaj>
    <derivirana_varijabla naziv="DomainObject.Predmet.ProtuStrankaListFormatedOIB_1">
      <item>GRGA GRADNJA d.o.o. za graditeljstvo i trgovinu, OIB 23543288770</item>
    </derivirana_varijabla>
  </DomainObject.Predmet.ProtuStrankaListFormatedOIB>
  <DomainObject.Predmet.ProtuStrankaListFormatedWithAdress>
    <izvorni_sadrzaj>
      <item>GRGA GRADNJA d.o.o. za graditeljstvo i trgovinu, Branovečina 100, 10000 Zagreb</item>
    </izvorni_sadrzaj>
    <derivirana_varijabla naziv="DomainObject.Predmet.ProtuStrankaListFormatedWithAdress_1">
      <item>GRGA GRADNJA d.o.o. za graditeljstvo i trgovinu, Branovečina 100, 10000 Zagreb</item>
    </derivirana_varijabla>
  </DomainObject.Predmet.ProtuStrankaListFormatedWithAdress>
  <DomainObject.Predmet.ProtuStrankaListFormatedWithAdressOIB>
    <izvorni_sadrzaj>
      <item>GRGA GRADNJA d.o.o. za graditeljstvo i trgovinu, OIB 23543288770, Branovečina 100, 10000 Zagreb</item>
    </izvorni_sadrzaj>
    <derivirana_varijabla naziv="DomainObject.Predmet.ProtuStrankaListFormatedWithAdressOIB_1">
      <item>GRGA GRADNJA d.o.o. za graditeljstvo i trgovinu, OIB 23543288770, Branovečina 100, 10000 Zagreb</item>
    </derivirana_varijabla>
  </DomainObject.Predmet.ProtuStrankaListFormatedWithAdressOIB>
  <DomainObject.Predmet.ProtuStrankaListNazivFormated>
    <izvorni_sadrzaj>
      <item>GRGA GRADNJA d.o.o. za graditeljstvo i trgovinu</item>
    </izvorni_sadrzaj>
    <derivirana_varijabla naziv="DomainObject.Predmet.ProtuStrankaListNazivFormated_1">
      <item>GRGA GRADNJA d.o.o. za graditeljstvo i trgovinu</item>
    </derivirana_varijabla>
  </DomainObject.Predmet.ProtuStrankaListNazivFormated>
  <DomainObject.Predmet.ProtuStrankaListNazivFormatedOIB>
    <izvorni_sadrzaj>
      <item>GRGA GRADNJA d.o.o. za graditeljstvo i trgovinu, OIB 23543288770</item>
    </izvorni_sadrzaj>
    <derivirana_varijabla naziv="DomainObject.Predmet.ProtuStrankaListNazivFormatedOIB_1">
      <item>GRGA GRADNJA d.o.o. za graditeljstvo i trgovinu, OIB 23543288770</item>
    </derivirana_varijabla>
  </DomainObject.Predmet.ProtuStrankaListNazivFormatedOIB>
  <DomainObject.Predmet.OstaliListFormated>
    <izvorni_sadrzaj>
      <item>MELIHA OKIĆ BULJANOVIĆ punomoćnik sudionika u postupku Dragutin Štruk</item>
      <item>Paško Grgić</item>
      <item>Finka Grgić</item>
      <item>Financijska agencija</item>
    </izvorni_sadrzaj>
    <derivirana_varijabla naziv="DomainObject.Predmet.OstaliListFormated_1">
      <item>MELIHA OKIĆ BULJANOVIĆ punomoćnik sudionika u postupku Dragutin Štruk</item>
      <item>Paško Grgić</item>
      <item>Finka Grgić</item>
      <item>Financijska agencija</item>
    </derivirana_varijabla>
  </DomainObject.Predmet.OstaliListFormated>
  <DomainObject.Predmet.OstaliListFormatedOIB>
    <izvorni_sadrzaj>
      <item>MELIHA OKIĆ BULJANOVIĆ punomoćnik sudionika u postupku Dragutin Štruk</item>
      <item>Paško Grgić, OIB 71296675851</item>
      <item>Finka Grgić, OIB 57985924032</item>
      <item>Financijska agencija, OIB 85821130368</item>
    </izvorni_sadrzaj>
    <derivirana_varijabla naziv="DomainObject.Predmet.OstaliListFormatedOIB_1">
      <item>MELIHA OKIĆ BULJANOVIĆ punomoćnik sudionika u postupku Dragutin Štruk</item>
      <item>Paško Grgić, OIB 71296675851</item>
      <item>Finka Grgić, OIB 57985924032</item>
      <item>Financijska agencija, OIB 85821130368</item>
    </derivirana_varijabla>
  </DomainObject.Predmet.OstaliListFormatedOIB>
  <DomainObject.Predmet.OstaliListFormatedWithAdress>
    <izvorni_sadrzaj>
      <item>MELIHA OKIĆ BULJANOVIĆ, A. HEBRANGA 23, 10000 Zagreb punomoćnik sudionika u postupku Dragutin Štruk</item>
      <item>Paško Grgić, Branovečina 100, 10000 Zagreb</item>
      <item>Finka Grgić, Branovečina 100, 10000 Zagreb</item>
      <item>Financijska agencija, Ulica grada Vukovara 70, 10000 Zagreb</item>
    </izvorni_sadrzaj>
    <derivirana_varijabla naziv="DomainObject.Predmet.OstaliListFormatedWithAdress_1">
      <item>MELIHA OKIĆ BULJANOVIĆ, A. HEBRANGA 23, 10000 Zagreb punomoćnik sudionika u postupku Dragutin Štruk</item>
      <item>Paško Grgić, Branovečina 100, 10000 Zagreb</item>
      <item>Finka Grgić, Branovečina 100, 10000 Zagreb</item>
      <item>Financijska agencija, Ulica grada Vukovara 70, 10000 Zagreb</item>
    </derivirana_varijabla>
  </DomainObject.Predmet.OstaliListFormatedWithAdress>
  <DomainObject.Predmet.OstaliListFormatedWithAdressOIB>
    <izvorni_sadrzaj>
      <item>MELIHA OKIĆ BULJANOVIĆ, A. HEBRANGA 23, 10000 Zagreb punomoćnik sudionika u postupku Dragutin Štruk</item>
      <item>Paško Grgić, OIB 71296675851, Branovečina 100, 10000 Zagreb</item>
      <item>Finka Grgić, OIB 57985924032, Branovečina 100, 10000 Zagreb</item>
      <item>Financijska agencija, OIB 85821130368, Ulica grada Vukovara 70, 10000 Zagreb</item>
    </izvorni_sadrzaj>
    <derivirana_varijabla naziv="DomainObject.Predmet.OstaliListFormatedWithAdressOIB_1">
      <item>MELIHA OKIĆ BULJANOVIĆ, A. HEBRANGA 23, 10000 Zagreb punomoćnik sudionika u postupku Dragutin Štruk</item>
      <item>Paško Grgić, OIB 71296675851, Branovečina 100, 10000 Zagreb</item>
      <item>Finka Grgić, OIB 57985924032, Branovečina 100,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MELIHA OKIĆ BULJANOVIĆ</item>
      <item>Paško Grgić</item>
      <item>Finka Grgić</item>
      <item>Financijska agencija</item>
    </izvorni_sadrzaj>
    <derivirana_varijabla naziv="DomainObject.Predmet.OstaliListNazivFormated_1">
      <item>MELIHA OKIĆ BULJANOVIĆ</item>
      <item>Paško Grgić</item>
      <item>Finka Grgić</item>
      <item>Financijska agencija</item>
    </derivirana_varijabla>
  </DomainObject.Predmet.OstaliListNazivFormated>
  <DomainObject.Predmet.OstaliListNazivFormatedOIB>
    <izvorni_sadrzaj>
      <item>MELIHA OKIĆ BULJANOVIĆ</item>
      <item>Paško Grgić, OIB 71296675851</item>
      <item>Finka Grgić, OIB 57985924032</item>
      <item>Financijska agencija, OIB 85821130368</item>
    </izvorni_sadrzaj>
    <derivirana_varijabla naziv="DomainObject.Predmet.OstaliListNazivFormatedOIB_1">
      <item>MELIHA OKIĆ BULJANOVIĆ</item>
      <item>Paško Grgić, OIB 71296675851</item>
      <item>Finka Grgić, OIB 57985924032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St-659/2018-3</izvorni_sadrzaj>
    <derivirana_varijabla naziv="DomainObject.PoslovniBrojDokumenta_1">St-659/2018-3</derivirana_varijabla>
  </DomainObject.PoslovniBrojDokumenta>
  <DomainObject.Predmet.StrankaIDrugi>
    <izvorni_sadrzaj>Dragutin Štruk</izvorni_sadrzaj>
    <derivirana_varijabla naziv="DomainObject.Predmet.StrankaIDrugi_1">Dragutin Štruk</derivirana_varijabla>
  </DomainObject.Predmet.StrankaIDrugi>
  <DomainObject.Predmet.ProtustrankaIDrugi>
    <izvorni_sadrzaj>GRGA GRADNJA d.o.o. za graditeljstvo i trgovinu</izvorni_sadrzaj>
    <derivirana_varijabla naziv="DomainObject.Predmet.ProtustrankaIDrugi_1">GRGA GRADNJA d.o.o. za graditeljstvo i trgovinu</derivirana_varijabla>
  </DomainObject.Predmet.ProtustrankaIDrugi>
  <DomainObject.Predmet.StrankaIDrugiAdressOIB>
    <izvorni_sadrzaj>Dragutin Štruk, OIB 91794888346, Ivane Brlić-Mažuranić 20, 10000 Zagreb</izvorni_sadrzaj>
    <derivirana_varijabla naziv="DomainObject.Predmet.StrankaIDrugiAdressOIB_1">Dragutin Štruk, OIB 91794888346, Ivane Brlić-Mažuranić 20, 10000 Zagreb</derivirana_varijabla>
  </DomainObject.Predmet.StrankaIDrugiAdressOIB>
  <DomainObject.Predmet.ProtustrankaIDrugiAdressOIB>
    <izvorni_sadrzaj>GRGA GRADNJA d.o.o. za graditeljstvo i trgovinu, OIB 23543288770, Branovečina 100, 10000 Zagreb</izvorni_sadrzaj>
    <derivirana_varijabla naziv="DomainObject.Predmet.ProtustrankaIDrugiAdressOIB_1">GRGA GRADNJA d.o.o. za graditeljstvo i trgovinu, OIB 23543288770, Branovečina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Dragutin Štruk</item>
      <item>GRGA GRADNJA d.o.o. za graditeljstvo i trgovinu</item>
      <item>MELIHA OKIĆ BULJANOVIĆ</item>
      <item>Paško Grgić</item>
      <item>Finka Grgić</item>
      <item>Financijska agencija</item>
    </izvorni_sadrzaj>
    <derivirana_varijabla naziv="DomainObject.Predmet.SudioniciListNaziv_1">
      <item>Dragutin Štruk</item>
      <item>GRGA GRADNJA d.o.o. za graditeljstvo i trgovinu</item>
      <item>MELIHA OKIĆ BULJANOVIĆ</item>
      <item>Paško Grgić</item>
      <item>Finka Grgić</item>
      <item>Financijska agencija</item>
    </derivirana_varijabla>
  </DomainObject.Predmet.SudioniciListNaziv>
  <DomainObject.Predmet.SudioniciListAdressOIB>
    <izvorni_sadrzaj>
      <item>Dragutin Štruk, OIB 91794888346, Ivane Brlić-Mažuranić 20,10000 Zagreb</item>
      <item>GRGA GRADNJA d.o.o. za graditeljstvo i trgovinu, OIB 23543288770, Branovečina 100,10000 Zagreb</item>
      <item>MELIHA OKIĆ BULJANOVIĆ, A. HEBRANGA 23,10000 Zagreb</item>
      <item>Paško Grgić, OIB 71296675851, Branovečina 100,10000 Zagreb</item>
      <item>Finka Grgić, OIB 57985924032, Branovečina 100,10000 Zagreb</item>
      <item>Financijska agencija, OIB 85821130368, Ulica grada Vukovara 70,10000 Zagreb</item>
    </izvorni_sadrzaj>
    <derivirana_varijabla naziv="DomainObject.Predmet.SudioniciListAdressOIB_1">
      <item>Dragutin Štruk, OIB 91794888346, Ivane Brlić-Mažuranić 20,10000 Zagreb</item>
      <item>GRGA GRADNJA d.o.o. za graditeljstvo i trgovinu, OIB 23543288770, Branovečina 100,10000 Zagreb</item>
      <item>MELIHA OKIĆ BULJANOVIĆ, A. HEBRANGA 23,10000 Zagreb</item>
      <item>Paško Grgić, OIB 71296675851, Branovečina 100,10000 Zagreb</item>
      <item>Finka Grgić, OIB 57985924032, Branovečina 100,10000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91794888346</item>
      <item>, OIB 23543288770</item>
      <item>, OIB null</item>
      <item>, OIB 71296675851</item>
      <item>, OIB 57985924032</item>
      <item>, OIB 85821130368</item>
    </izvorni_sadrzaj>
    <derivirana_varijabla naziv="DomainObject.Predmet.SudioniciListNazivOIB_1">
      <item>, OIB 91794888346</item>
      <item>, OIB 23543288770</item>
      <item>, OIB null</item>
      <item>, OIB 71296675851</item>
      <item>, OIB 57985924032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434</properties:Words>
  <properties:Characters>2377</properties:Characters>
  <properties:Lines>86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2018-08-06T10:03:00Z</dcterms:created>
  <dc:creator>Snježana Andrijanić</dc:creator>
  <cp:lastModifiedBy>Snježana Andrijanić</cp:lastModifiedBy>
  <cp:lastPrinted>2018-08-06T10:03:00Z</cp:lastPrinted>
  <dcterms:modified xmlns:xsi="http://www.w3.org/2001/XMLSchema-instance" xsi:type="dcterms:W3CDTF">2018-08-09T10:21:00Z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St-659/2018-3 / Odluka - Rješenje - određeno ročište radi izjašnjenja o prijedlogu za otvaranje stečajnog postupka (10 St-659-18 rješenje o pokretanju bez stečajnog.docx)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