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7e0d" w14:paraId="d817e0d" w:rsidRDefault="0097260B" w:rsidP="0097260B" w:rsidR="0097260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0B" w:rsidP="0097260B" w:rsidR="0097260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7260B" w:rsidP="0097260B" w:rsidR="0097260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7260B" w:rsidP="0097260B" w:rsidR="0097260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7260B" w:rsidP="0097260B" w:rsidR="0097260B"/>
    <w:p w:rsidRDefault="0097260B" w:rsidP="0097260B" w:rsidR="0097260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7260B" w:rsidP="0097260B" w:rsidR="0097260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7260B" w:rsidP="0097260B" w:rsidR="0097260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7403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M. T. M. d. o. o. Pula, Divkovićeva 5, OIB 58633723272,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7260B" w:rsidP="0097260B" w:rsidR="0097260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7260B" w:rsidP="0097260B" w:rsidR="0097260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60B" w:rsidP="0097260B" w:rsidR="0097260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M. T. M. d. o. o. Pula, Divkovićeva 5, OIB 58633723272.</w:t>
      </w: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M. T. M.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1360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181,86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7260B" w:rsidP="0097260B" w:rsidR="0097260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7260B" w:rsidP="0097260B" w:rsidR="0097260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7260B" w:rsidP="0097260B" w:rsidR="0097260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B31F1">
        <w:rPr>
          <w:rFonts w:cs="Times New Roman" w:eastAsia="Times New Roman"/>
          <w:szCs w:val="24"/>
          <w:lang w:eastAsia="hr-HR"/>
        </w:rPr>
        <w:t>, v. r.</w:t>
      </w:r>
    </w:p>
    <w:p w:rsidRDefault="0097260B" w:rsidP="0097260B" w:rsidR="0097260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7260B" w:rsidP="0097260B" w:rsidR="0097260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7260B" w:rsidP="0097260B" w:rsidR="0097260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7260B" w:rsidP="0097260B" w:rsidR="0097260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7260B" w:rsidP="0097260B" w:rsidR="0097260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>
      <w:pPr>
        <w:tabs>
          <w:tab w:pos="4116" w:val="left"/>
        </w:tabs>
      </w:pPr>
    </w:p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 w:rsidRPr="00D05CA9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97260B" w:rsidP="0097260B" w:rsidR="0097260B"/>
    <w:p w:rsidRDefault="00C5178B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5F1" w:rsidP="0097260B" w:rsidR="00EB75F1">
      <w:r>
        <w:separator/>
      </w:r>
    </w:p>
  </w:endnote>
  <w:endnote w:id="0" w:type="continuationSeparator">
    <w:p w:rsidRDefault="00EB75F1" w:rsidP="0097260B" w:rsidR="00EB7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5F1" w:rsidP="0097260B" w:rsidR="00EB75F1">
      <w:r>
        <w:separator/>
      </w:r>
    </w:p>
  </w:footnote>
  <w:footnote w:id="0" w:type="continuationSeparator">
    <w:p w:rsidRDefault="00EB75F1" w:rsidP="0097260B" w:rsidR="00EB75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5F1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178B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St-2</w:t>
    </w:r>
    <w:r>
      <w:t>8</w:t>
    </w:r>
    <w:r w:rsidR="0097260B">
      <w:t>6</w:t>
    </w:r>
    <w:r w:rsidRPr="00F65D9B"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5F1" w:rsidP="00A81E97" w:rsidR="00A81E97">
    <w:pPr>
      <w:pStyle w:val="Zaglavlje"/>
      <w:jc w:val="right"/>
    </w:pPr>
    <w:r>
      <w:t>11 St-28</w:t>
    </w:r>
    <w:r w:rsidR="0097260B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6F1"/>
    <w:rsid w:val="007B31F1"/>
    <w:rsid w:val="0097260B"/>
    <w:rsid w:val="009A6044"/>
    <w:rsid w:val="00B476F1"/>
    <w:rsid w:val="00BF033F"/>
    <w:rsid w:val="00C5178B"/>
    <w:rsid w:val="00EB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60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726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6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60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2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260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1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78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78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7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7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60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6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26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6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60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26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260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1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78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78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7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7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T. M. d.o.o. PULA</izvorni_sadrzaj>
    <derivirana_varijabla naziv="DomainObject.Predmet.ProtustrankaFormated_1">  M. T. M. d.o.o. PULA</derivirana_varijabla>
  </DomainObject.Predmet.ProtustrankaFormated>
  <DomainObject.Predmet.ProtustrankaFormatedOIB>
    <izvorni_sadrzaj>  M. T. M. d.o.o. PULA, OIB 58633723272</izvorni_sadrzaj>
    <derivirana_varijabla naziv="DomainObject.Predmet.ProtustrankaFormatedOIB_1">  M. T. M. d.o.o. PULA, OIB 58633723272</derivirana_varijabla>
  </DomainObject.Predmet.ProtustrankaFormatedOIB>
  <DomainObject.Predmet.ProtustrankaFormatedWithAdress>
    <izvorni_sadrzaj> M. T. M. d.o.o. PULA, Divkovićeva 5, 52100 Pula</izvorni_sadrzaj>
    <derivirana_varijabla naziv="DomainObject.Predmet.ProtustrankaFormatedWithAdress_1"> M. T. M. d.o.o. PULA, Divkovićeva 5, 52100 Pula</derivirana_varijabla>
  </DomainObject.Predmet.ProtustrankaFormatedWithAdress>
  <DomainObject.Predmet.ProtustrankaFormatedWithAdressOIB>
    <izvorni_sadrzaj> M. T. M. d.o.o. PULA, OIB 58633723272, Divkovićeva 5, 52100 Pula</izvorni_sadrzaj>
    <derivirana_varijabla naziv="DomainObject.Predmet.ProtustrankaFormatedWithAdressOIB_1"> M. T. M. d.o.o. PULA, OIB 58633723272, Divkovićeva 5, 52100 Pula</derivirana_varijabla>
  </DomainObject.Predmet.ProtustrankaFormatedWithAdressOIB>
  <DomainObject.Predmet.ProtustrankaWithAdress>
    <izvorni_sadrzaj>M. T. M. d.o.o. PULA Divkovićeva 5, 52100 Pula</izvorni_sadrzaj>
    <derivirana_varijabla naziv="DomainObject.Predmet.ProtustrankaWithAdress_1">M. T. M. d.o.o. PULA Divkovićeva 5, 52100 Pula</derivirana_varijabla>
  </DomainObject.Predmet.ProtustrankaWithAdress>
  <DomainObject.Predmet.ProtustrankaWithAdressOIB>
    <izvorni_sadrzaj>M. T. M. d.o.o. PULA, OIB 58633723272, Divkovićeva 5, 52100 Pula</izvorni_sadrzaj>
    <derivirana_varijabla naziv="DomainObject.Predmet.ProtustrankaWithAdressOIB_1">M. T. M. d.o.o. PULA, OIB 58633723272, Divkovićeva 5, 52100 Pula</derivirana_varijabla>
  </DomainObject.Predmet.ProtustrankaWithAdressOIB>
  <DomainObject.Predmet.ProtustrankaNazivFormated>
    <izvorni_sadrzaj>M. T. M. d.o.o. PULA</izvorni_sadrzaj>
    <derivirana_varijabla naziv="DomainObject.Predmet.ProtustrankaNazivFormated_1">M. T. M. d.o.o. PULA</derivirana_varijabla>
  </DomainObject.Predmet.ProtustrankaNazivFormated>
  <DomainObject.Predmet.ProtustrankaNazivFormatedOIB>
    <izvorni_sadrzaj>M. T. M. d.o.o. PULA, OIB 58633723272</izvorni_sadrzaj>
    <derivirana_varijabla naziv="DomainObject.Predmet.ProtustrankaNazivFormatedOIB_1">M. T. M. d.o.o. PULA, OIB 58633723272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181.86</izvorni_sadrzaj>
    <derivirana_varijabla naziv="DomainObject.Predmet.TrenutnaVrijednost_1">181.86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T. M. d.o.o. PULA</item>
    </izvorni_sadrzaj>
    <derivirana_varijabla naziv="DomainObject.Predmet.ProtuStrankaListFormated_1">
      <item>M. T. M. d.o.o. PULA</item>
    </derivirana_varijabla>
  </DomainObject.Predmet.ProtuStrankaListFormated>
  <DomainObject.Predmet.ProtuStrankaListFormatedOIB>
    <izvorni_sadrzaj>
      <item>M. T. M. d.o.o. PULA, OIB 58633723272</item>
    </izvorni_sadrzaj>
    <derivirana_varijabla naziv="DomainObject.Predmet.ProtuStrankaListFormatedOIB_1">
      <item>M. T. M. d.o.o. PULA, OIB 58633723272</item>
    </derivirana_varijabla>
  </DomainObject.Predmet.ProtuStrankaListFormatedOIB>
  <DomainObject.Predmet.ProtuStrankaListFormatedWithAdress>
    <izvorni_sadrzaj>
      <item>M. T. M. d.o.o. PULA, Divkovićeva 5, 52100 Pula</item>
    </izvorni_sadrzaj>
    <derivirana_varijabla naziv="DomainObject.Predmet.ProtuStrankaListFormatedWithAdress_1">
      <item>M. T. M. d.o.o. PULA, Divkovićeva 5, 52100 Pula</item>
    </derivirana_varijabla>
  </DomainObject.Predmet.ProtuStrankaListFormatedWithAdress>
  <DomainObject.Predmet.ProtuStrankaListFormatedWithAdressOIB>
    <izvorni_sadrzaj>
      <item>M. T. M. d.o.o. PULA, OIB 58633723272, Divkovićeva 5, 52100 Pula</item>
    </izvorni_sadrzaj>
    <derivirana_varijabla naziv="DomainObject.Predmet.ProtuStrankaListFormatedWithAdressOIB_1">
      <item>M. T. M. d.o.o. PULA, OIB 58633723272, Divkovićeva 5, 52100 Pula</item>
    </derivirana_varijabla>
  </DomainObject.Predmet.ProtuStrankaListFormatedWithAdressOIB>
  <DomainObject.Predmet.ProtuStrankaListNazivFormated>
    <izvorni_sadrzaj>
      <item>M. T. M. d.o.o. PULA</item>
    </izvorni_sadrzaj>
    <derivirana_varijabla naziv="DomainObject.Predmet.ProtuStrankaListNazivFormated_1">
      <item>M. T. M. d.o.o. PULA</item>
    </derivirana_varijabla>
  </DomainObject.Predmet.ProtuStrankaListNazivFormated>
  <DomainObject.Predmet.ProtuStrankaListNazivFormatedOIB>
    <izvorni_sadrzaj>
      <item>M. T. M. d.o.o. PULA, OIB 58633723272</item>
    </izvorni_sadrzaj>
    <derivirana_varijabla naziv="DomainObject.Predmet.ProtuStrankaListNazivFormatedOIB_1">
      <item>M. T. M. d.o.o. PULA, OIB 58633723272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T. M. d.o.o. PULA</izvorni_sadrzaj>
    <derivirana_varijabla naziv="DomainObject.Predmet.ProtustrankaIDrugi_1">M. T. M.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T. M. d.o.o. PULA, OIB 58633723272, Divkovićeva 5, 52100 Pula</izvorni_sadrzaj>
    <derivirana_varijabla naziv="DomainObject.Predmet.ProtustrankaIDrugiAdressOIB_1">M. T. M. d.o.o. PULA, OIB 58633723272, Divkovićeva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T. M. d.o.o. PULA</item>
    </izvorni_sadrzaj>
    <derivirana_varijabla naziv="DomainObject.Predmet.SudioniciListNaziv_1">
      <item>FINANCIJSKA AGENCIJA, RC RIJEKA, PODRUŽNICA PULA, PULA</item>
      <item>M. T. M.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T. M. d.o.o. PULA, OIB 58633723272, Divkovićeva 5,52100 Pula</item>
    </izvorni_sadrzaj>
    <derivirana_varijabla naziv="DomainObject.Predmet.SudioniciListAdressOIB_1">
      <item>FINANCIJSKA AGENCIJA, RC RIJEKA, PODRUŽNICA PULA, PULA, OIB 85821130368, Giardini 5,52100 Pula</item>
      <item>M. T. M. d.o.o. PULA, OIB 58633723272, Divkovićeva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58633723272</item>
    </izvorni_sadrzaj>
    <derivirana_varijabla naziv="DomainObject.Predmet.SudioniciListNazivOIB_1">
      <item>, OIB 85821130368</item>
      <item>, OIB 58633723272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1945</properties:Characters>
  <properties:Lines>96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2015-11-18T12:55:00Z</dcterms:created>
  <dc:creator>Mihaela Kaligari</dc:creator>
  <dc:description/>
  <cp:keywords/>
  <cp:lastModifiedBy>Ana Jeromela</cp:lastModifiedBy>
  <cp:lastPrinted>2015-11-25T10:57:00Z</cp:lastPrinted>
  <dcterms:modified xmlns:xsi="http://www.w3.org/2001/XMLSchema-instance" xsi:type="dcterms:W3CDTF">2015-11-25T10:57:00Z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