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b7c6" w14:paraId="622b7c6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A24E2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8B2543">
        <w:rPr>
          <w:sz w:val="22"/>
          <w:szCs w:val="22"/>
        </w:rPr>
        <w:t xml:space="preserve">1508/16-6 </w:t>
      </w:r>
      <w:r w:rsidR="00DC3604">
        <w:rPr>
          <w:sz w:val="22"/>
          <w:szCs w:val="22"/>
        </w:rPr>
        <w:t xml:space="preserve">  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8B2543" w:rsidP="008B2543" w:rsidR="00705BDD" w:rsidRPr="008B2543">
      <w:pPr>
        <w:ind w:firstLine="708"/>
        <w:jc w:val="both"/>
        <w:rPr>
          <w:b/>
        </w:rPr>
      </w:pPr>
      <w:r>
        <w:t xml:space="preserve">TRGOVAČKI SUD U OSIJEKU, po sucu Gordani Njari, u stečajnom predmetu povodom zahtjeva Financijske agencije OIB 85821130368, Regionalni centar Zagreb Podružnica Zagreb, Trg svibanjskih žrtava 1995. 1, Zagreb, za provedbom skraćenog stečajnog postupka nad dužnikom </w:t>
      </w:r>
      <w:r w:rsidRPr="006B6478">
        <w:t>ZAJEDNICA UDRUGA HRVATSKIH DRAGOVOLJACA DOMOVINSKOG RATA, Trg hrvatskih velikana 2</w:t>
      </w:r>
      <w:r w:rsidR="006B6478" w:rsidRPr="006B6478">
        <w:t>/</w:t>
      </w:r>
      <w:r w:rsidRPr="006B6478">
        <w:t>2, Zagreb, Registarski broj: 00001053, OIB: 65610977260</w:t>
      </w:r>
      <w:r>
        <w:rPr>
          <w:b/>
        </w:rPr>
        <w:t xml:space="preserve">, </w:t>
      </w:r>
      <w:r w:rsidR="001060CE">
        <w:t xml:space="preserve">dana </w:t>
      </w:r>
      <w:r>
        <w:t xml:space="preserve">24. listopada 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A71A25" w:rsidP="00A71A25" w:rsidR="00A71A25" w:rsidRPr="006F0C71">
      <w:pPr>
        <w:jc w:val="both"/>
      </w:pPr>
      <w:r w:rsidRPr="00DD7CDC">
        <w:rPr>
          <w:b/>
        </w:rPr>
        <w:tab/>
      </w:r>
      <w:r w:rsidRPr="006F0C71">
        <w:t xml:space="preserve">I Stavlja se izvan snage </w:t>
      </w:r>
      <w:r w:rsidR="00602737" w:rsidRPr="006F0C71">
        <w:t>rješenje</w:t>
      </w:r>
      <w:r w:rsidRPr="006F0C71">
        <w:t xml:space="preserve"> Trgovačkog suda u Osijeku poslovni broj St-</w:t>
      </w:r>
      <w:r w:rsidR="00D55624">
        <w:t>1508/16-4 od 4. listopada 20</w:t>
      </w:r>
      <w:r w:rsidR="008C7883" w:rsidRPr="006F0C71">
        <w:t>16. objavljeno</w:t>
      </w:r>
      <w:r w:rsidR="00602737" w:rsidRPr="006F0C71">
        <w:t xml:space="preserve"> </w:t>
      </w:r>
      <w:r w:rsidR="0032630A" w:rsidRPr="006F0C71">
        <w:t xml:space="preserve">dana </w:t>
      </w:r>
      <w:r w:rsidR="007666D0">
        <w:t>04. listopada</w:t>
      </w:r>
      <w:r w:rsidR="0032630A" w:rsidRPr="006F0C71">
        <w:t xml:space="preserve"> 2016. </w:t>
      </w:r>
      <w:r w:rsidR="008C7883" w:rsidRPr="006F0C71">
        <w:t>na mrežnoj</w:t>
      </w:r>
      <w:r w:rsidRPr="006F0C71">
        <w:t xml:space="preserve"> stranici e-oglasna p</w:t>
      </w:r>
      <w:r w:rsidR="00DD7CDC" w:rsidRPr="006F0C71">
        <w:t xml:space="preserve">loča sudova. </w:t>
      </w:r>
    </w:p>
    <w:p w:rsidRDefault="00A71A25" w:rsidP="00A71A25" w:rsidR="00A71A25" w:rsidRPr="006F0C71">
      <w:pPr>
        <w:ind w:left="360"/>
        <w:jc w:val="both"/>
      </w:pPr>
    </w:p>
    <w:p w:rsidRDefault="00DD7CDC" w:rsidP="00DD7CDC" w:rsidR="00705D6A" w:rsidRPr="006F0C71">
      <w:pPr>
        <w:jc w:val="both"/>
      </w:pPr>
      <w:r w:rsidRPr="006F0C71">
        <w:tab/>
        <w:t xml:space="preserve">II </w:t>
      </w:r>
      <w:r w:rsidR="009927A0" w:rsidRPr="006F0C71">
        <w:t xml:space="preserve">Obustavlja se skraćeni stečajni postupak nad dužnikom </w:t>
      </w:r>
      <w:r w:rsidR="007666D0" w:rsidRPr="00221FE1">
        <w:t>ZAJEDNICA UDRUGA HRVATSKIH DRAGOVOLJACA DOMOVINSKOG RATA, Trg hrvatskih velikana 2</w:t>
      </w:r>
      <w:r w:rsidR="006B6478" w:rsidRPr="00221FE1">
        <w:t>/</w:t>
      </w:r>
      <w:r w:rsidR="007666D0" w:rsidRPr="00221FE1">
        <w:t>2, Zagreb, Registarski broj: 00001053, OIB: 65610977260</w:t>
      </w:r>
      <w:r w:rsidR="00A14922">
        <w:rPr>
          <w:b/>
        </w:rPr>
        <w:t xml:space="preserve">  </w:t>
      </w:r>
      <w:r w:rsidR="00B15931" w:rsidRPr="006F0C71">
        <w:t xml:space="preserve">a zahtjev </w:t>
      </w:r>
      <w:r w:rsidR="009927A0" w:rsidRPr="006F0C71">
        <w:t xml:space="preserve">FINE Regionalni centar </w:t>
      </w:r>
      <w:r w:rsidR="00064EF5" w:rsidRPr="006F0C71">
        <w:t xml:space="preserve">Zagreb, Podružnica Zagreb, od </w:t>
      </w:r>
      <w:r w:rsidR="00A14922">
        <w:t xml:space="preserve">12. studenog 2015.  </w:t>
      </w:r>
      <w:r w:rsidR="00064EF5" w:rsidRPr="006F0C71">
        <w:t xml:space="preserve"> </w:t>
      </w:r>
      <w:r w:rsidR="009927A0" w:rsidRPr="006F0C71">
        <w:t>Klasa: 110-07/</w:t>
      </w:r>
      <w:r w:rsidR="00A14922">
        <w:t>15</w:t>
      </w:r>
      <w:r w:rsidR="009927A0" w:rsidRPr="006F0C71">
        <w:t>-01/04, Urudžbeni broj: 04-06-15-</w:t>
      </w:r>
      <w:r w:rsidR="00A14922">
        <w:t xml:space="preserve">12461 </w:t>
      </w:r>
      <w:r w:rsidR="00FB1D58" w:rsidRPr="006F0C71">
        <w:t>s</w:t>
      </w:r>
      <w:r w:rsidR="00064EF5" w:rsidRPr="006F0C71">
        <w:t>e odbacuje</w:t>
      </w:r>
      <w:r w:rsidR="00FB1D58" w:rsidRPr="006F0C71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C96854" w:rsidP="000F37AE" w:rsidR="00C96854">
      <w:pPr>
        <w:pStyle w:val="Naslov1"/>
        <w:jc w:val="left"/>
        <w:rPr>
          <w:lang w:val="hr-HR"/>
        </w:rPr>
      </w:pPr>
    </w:p>
    <w:p w:rsidRDefault="00B75497" w:rsidP="00B75497" w:rsidR="00B7549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33493F" w:rsidP="00B75497" w:rsidR="0033493F" w:rsidRPr="002321C7">
      <w:pPr>
        <w:pStyle w:val="Naslov1"/>
        <w:rPr>
          <w:b w:val="false"/>
          <w:lang w:val="hr-HR"/>
        </w:rPr>
      </w:pPr>
    </w:p>
    <w:p w:rsidRDefault="0033493F" w:rsidP="0033493F" w:rsidR="0033493F">
      <w:pPr>
        <w:ind w:firstLine="720"/>
        <w:jc w:val="both"/>
      </w:pPr>
      <w:r>
        <w:t xml:space="preserve">FINA Regionalni centar Zagreb je </w:t>
      </w:r>
      <w:r w:rsidR="00A14922">
        <w:t>12. studenog 2015.</w:t>
      </w:r>
      <w:r>
        <w:t xml:space="preserve"> dostavila Trgovačkom sudu u Zagrebu zahtjev za provedbu skraćenog stečajnog postupka nad dužnikom INTYBUS d.o.o., Fraterščica 71A, Zagreb, MBS: 060147496, OIB: 47497025372.  </w:t>
      </w:r>
    </w:p>
    <w:p w:rsidRDefault="0033493F" w:rsidP="0033493F" w:rsidR="0033493F">
      <w:pPr>
        <w:ind w:firstLine="720"/>
        <w:jc w:val="both"/>
      </w:pPr>
    </w:p>
    <w:p w:rsidRDefault="0033493F" w:rsidP="00216B57" w:rsidR="002A4059" w:rsidRPr="00216B57">
      <w:pPr>
        <w:ind w:firstLine="720"/>
        <w:jc w:val="both"/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</w:t>
      </w:r>
      <w:r w:rsidR="00216B57">
        <w:t>ni predmet na daljnji postupak.</w:t>
      </w:r>
    </w:p>
    <w:p w:rsidRDefault="002A4059" w:rsidP="002A4059" w:rsidR="00034473">
      <w:pPr>
        <w:ind w:firstLine="720"/>
        <w:jc w:val="both"/>
      </w:pPr>
      <w:r>
        <w:rPr>
          <w:bCs/>
        </w:rPr>
        <w:lastRenderedPageBreak/>
        <w:t>Trgovački sud u Osijeku je sukladno čl. 43</w:t>
      </w:r>
      <w:r w:rsidR="006707F6">
        <w:rPr>
          <w:bCs/>
        </w:rPr>
        <w:t>1. st. l i 2 St</w:t>
      </w:r>
      <w:r>
        <w:t xml:space="preserve">ečajnog zakona („Narodne novine“ br. 71/15. u daljnjem tekstu SZ-a) </w:t>
      </w:r>
      <w:r w:rsidR="00034473">
        <w:t>donio rješenje poslovni broj St-</w:t>
      </w:r>
      <w:r w:rsidR="000C737B">
        <w:t>1508/16-4 od 4. listopada 2016.</w:t>
      </w:r>
      <w:r w:rsidR="00034473">
        <w:t xml:space="preserve"> kojim je istodobno otvorio i zaključio stečajni postupak nad dužnikom </w:t>
      </w:r>
      <w:r w:rsidR="000C737B" w:rsidRPr="00221FE1">
        <w:t>ZAJEDNICA UDRUGA HRVATSKIH DRAGOVOLJACA DOMOVINSKOG RATA, Trg hrvatskih velikana 2</w:t>
      </w:r>
      <w:r w:rsidR="006B6478" w:rsidRPr="00221FE1">
        <w:t>/</w:t>
      </w:r>
      <w:r w:rsidR="000C737B" w:rsidRPr="00221FE1">
        <w:t>2, Zagreb, Registarski broj: 00001053, OIB: 65610977260</w:t>
      </w:r>
      <w:r w:rsidR="00034473" w:rsidRPr="00221FE1">
        <w:t>,</w:t>
      </w:r>
      <w:r w:rsidR="00034473">
        <w:t xml:space="preserve"> te je navedeno rješenje </w:t>
      </w:r>
      <w:r>
        <w:t>objavio na mrežnoj stranici e-oglasna ploča sudova</w:t>
      </w:r>
      <w:r w:rsidR="00770D71">
        <w:t xml:space="preserve"> dana </w:t>
      </w:r>
      <w:r w:rsidR="000C737B">
        <w:t xml:space="preserve">4. listopada 2016.  </w:t>
      </w:r>
    </w:p>
    <w:p w:rsidRDefault="00034473" w:rsidP="00770D71" w:rsidR="00034473">
      <w:pPr>
        <w:jc w:val="both"/>
      </w:pPr>
    </w:p>
    <w:p w:rsidRDefault="00FB1D58" w:rsidP="00770D71" w:rsidR="00DD16CD">
      <w:pPr>
        <w:ind w:firstLine="720"/>
        <w:jc w:val="both"/>
      </w:pPr>
      <w:r>
        <w:t xml:space="preserve">Podneskom zaprimljenim kod ovog suda </w:t>
      </w:r>
      <w:r w:rsidR="008B2D0A">
        <w:t>21. listopada 201</w:t>
      </w:r>
      <w:r w:rsidR="00F63B26">
        <w:t xml:space="preserve">6. </w:t>
      </w:r>
      <w:r>
        <w:t>stečajni dužnik je predložio obustavu postupka budući je</w:t>
      </w:r>
      <w:r w:rsidR="00770D71">
        <w:t xml:space="preserve"> prije donošenja rješenja o otvaranju i </w:t>
      </w:r>
      <w:r w:rsidR="000D679E">
        <w:t xml:space="preserve">zaključenju </w:t>
      </w:r>
      <w:r w:rsidR="00770D71">
        <w:t xml:space="preserve"> </w:t>
      </w:r>
      <w:r w:rsidR="006517C0">
        <w:t xml:space="preserve">skraćenog stečajnog </w:t>
      </w:r>
      <w:r w:rsidR="00770D71">
        <w:t>postupka de</w:t>
      </w:r>
      <w:r w:rsidR="00A916B7">
        <w:t>blokiran te je priložio potvrdu</w:t>
      </w:r>
      <w:r w:rsidR="00770D71">
        <w:t xml:space="preserve"> </w:t>
      </w:r>
      <w:r w:rsidR="00124418">
        <w:t xml:space="preserve">FINE </w:t>
      </w:r>
      <w:r w:rsidR="00A916B7">
        <w:t>RC Zagreb, Podružnica Zagreb</w:t>
      </w:r>
      <w:r w:rsidR="00124418">
        <w:t xml:space="preserve"> o </w:t>
      </w:r>
      <w:r w:rsidR="008B2D0A">
        <w:t>deblokadi r</w:t>
      </w:r>
      <w:r w:rsidR="00F63B26">
        <w:t xml:space="preserve">ačuna i novčanih sredstava ovršenika </w:t>
      </w:r>
      <w:r w:rsidR="00124418">
        <w:t xml:space="preserve">od </w:t>
      </w:r>
      <w:r w:rsidR="008B2D0A">
        <w:t>20. listopada 20</w:t>
      </w:r>
      <w:r w:rsidR="00124418">
        <w:t>16.</w:t>
      </w:r>
      <w:r w:rsidR="006C1186">
        <w:t xml:space="preserve"> </w:t>
      </w:r>
      <w:r w:rsidR="00F63B26">
        <w:t xml:space="preserve">iz koje je razvidno da </w:t>
      </w:r>
      <w:r w:rsidR="00DD16CD">
        <w:t>je dužnik deblokiran</w:t>
      </w:r>
      <w:r w:rsidR="00CD0185">
        <w:t xml:space="preserve"> dana 25. veljače 2016. odnosno </w:t>
      </w:r>
      <w:r w:rsidR="00DD16CD">
        <w:t xml:space="preserve"> prije donošenja rješenja o otvaranju i zaključen</w:t>
      </w:r>
      <w:r w:rsidR="00CD0185">
        <w:t>j</w:t>
      </w:r>
      <w:r w:rsidR="00DD16CD">
        <w:t xml:space="preserve">u skraćenog stečajnog postupka, te da  </w:t>
      </w:r>
      <w:r w:rsidR="00CD0185">
        <w:t xml:space="preserve">na dan izdavanja potvrde nema neizvršenih osnova za plaćanje u očevidniku redoslijeda naplate. </w:t>
      </w:r>
    </w:p>
    <w:p w:rsidRDefault="00DD16CD" w:rsidP="00770D71" w:rsidR="00DD16CD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Iz navedenog slijedi da je dužnik</w:t>
      </w:r>
      <w:r w:rsidR="006517C0">
        <w:t xml:space="preserve"> prije donošenja rješenja o otvaranju i zaključenju skraćenog stečajnog postupka </w:t>
      </w:r>
      <w:r>
        <w:t xml:space="preserve">postao sposoban za plaćanje slijedom čega je </w:t>
      </w:r>
      <w:r w:rsidR="006517C0">
        <w:t xml:space="preserve">navedeno rješenje </w:t>
      </w:r>
      <w:r>
        <w:t>valjalo</w:t>
      </w:r>
      <w:r w:rsidR="000D679E">
        <w:t xml:space="preserve"> staviti izvan snage i</w:t>
      </w:r>
      <w:r>
        <w:t xml:space="preserve"> obustaviti skraćeni stečajni postupak </w:t>
      </w:r>
      <w:r w:rsidR="000D679E">
        <w:t>te</w:t>
      </w:r>
      <w:r>
        <w:t xml:space="preserve"> riješiti kao u izrec</w:t>
      </w:r>
      <w:r w:rsidR="00205C4E">
        <w:t>i sukladno čl. 128. st. 9. S</w:t>
      </w:r>
      <w:r w:rsidR="000D679E">
        <w:t xml:space="preserve">Z-a.  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16B7">
        <w:rPr>
          <w:bCs/>
        </w:rPr>
        <w:t xml:space="preserve">24. listopada 2016.    </w:t>
      </w:r>
      <w:r w:rsidR="000D679E">
        <w:rPr>
          <w:bCs/>
        </w:rPr>
        <w:t xml:space="preserve">                </w:t>
      </w:r>
      <w:r w:rsidR="00D25E57">
        <w:rPr>
          <w:bCs/>
        </w:rPr>
        <w:t xml:space="preserve">    </w:t>
      </w:r>
      <w:r w:rsidR="00AE46B8">
        <w:rPr>
          <w:bCs/>
        </w:rPr>
        <w:t xml:space="preserve">               </w:t>
      </w:r>
    </w:p>
    <w:p w:rsidRDefault="00FB7F6B" w:rsidP="00D25E57" w:rsidR="00FB7F6B">
      <w:pPr>
        <w:jc w:val="both"/>
        <w:rPr>
          <w:b/>
          <w:bCs/>
        </w:rPr>
      </w:pPr>
    </w:p>
    <w:p w:rsidRDefault="00216B57" w:rsidP="00216B57" w:rsidR="00216B5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216B57" w:rsidP="00216B57" w:rsidR="00216B57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216B57" w:rsidP="00216B57" w:rsidR="00216B57">
      <w:pPr>
        <w:jc w:val="both"/>
      </w:pPr>
    </w:p>
    <w:p w:rsidRDefault="00216B57" w:rsidP="00216B57" w:rsidR="00216B57">
      <w:pPr>
        <w:jc w:val="both"/>
        <w:rPr>
          <w:b/>
          <w:bCs/>
        </w:rPr>
      </w:pPr>
    </w:p>
    <w:p w:rsidRDefault="00216B57" w:rsidP="00216B57" w:rsidR="00216B5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216B57" w:rsidP="00216B57" w:rsidR="00216B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216B57" w:rsidP="00216B57" w:rsidR="00216B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216B57" w:rsidP="00216B57" w:rsidR="00216B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16B57" w:rsidP="00216B57" w:rsidR="00216B57">
      <w:pPr>
        <w:jc w:val="both"/>
        <w:rPr>
          <w:bCs/>
        </w:rPr>
      </w:pPr>
      <w:r>
        <w:rPr>
          <w:bCs/>
        </w:rPr>
        <w:t>D N A :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>Predlagatelju na njihov poslovni broj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Dužniku  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e-oglasna ploča suda  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St.upravitelju          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K 20.11.   </w:t>
      </w:r>
    </w:p>
    <w:p w:rsidRDefault="00216B57" w:rsidP="00216B57" w:rsidR="00216B57">
      <w:pPr>
        <w:ind w:left="360"/>
        <w:jc w:val="both"/>
      </w:pPr>
      <w:r>
        <w:t xml:space="preserve">                     </w:t>
      </w:r>
    </w:p>
    <w:p w:rsidRDefault="00216B57" w:rsidP="00D25E57" w:rsidR="00216B57">
      <w:pPr>
        <w:jc w:val="both"/>
        <w:rPr>
          <w:b/>
          <w:bCs/>
        </w:rPr>
      </w:pPr>
    </w:p>
    <w:p w:rsidRDefault="00216B57" w:rsidP="00D25E57" w:rsidR="00216B57">
      <w:pPr>
        <w:jc w:val="both"/>
        <w:rPr>
          <w:b/>
          <w:bCs/>
        </w:rPr>
      </w:pPr>
    </w:p>
    <w:p w:rsidRDefault="00216B57" w:rsidP="00D25E57" w:rsidR="00216B57">
      <w:pPr>
        <w:jc w:val="both"/>
        <w:rPr>
          <w:b/>
          <w:bCs/>
        </w:rPr>
      </w:pPr>
    </w:p>
    <w:p w:rsidRDefault="00216B57" w:rsidP="00D25E57" w:rsidR="00216B57">
      <w:pPr>
        <w:jc w:val="both"/>
        <w:rPr>
          <w:b/>
          <w:bCs/>
        </w:rPr>
      </w:pPr>
    </w:p>
    <w:p w:rsidRDefault="00216B57" w:rsidP="00D25E57" w:rsidR="00216B57">
      <w:pPr>
        <w:jc w:val="both"/>
        <w:rPr>
          <w:b/>
          <w:bCs/>
        </w:rPr>
      </w:pPr>
    </w:p>
    <w:sectPr w:rsidSect="00873F42" w:rsidR="00216B57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221FE1">
    <w:pPr>
      <w:pStyle w:val="Naslov1"/>
      <w:jc w:val="right"/>
      <w:rPr>
        <w:b w:val="false"/>
        <w:lang w:val="hr-HR"/>
      </w:rPr>
    </w:pPr>
    <w:r w:rsidRPr="00221FE1">
      <w:rPr>
        <w:b w:val="false"/>
      </w:rPr>
      <w:fldChar w:fldCharType="begin"/>
    </w:r>
    <w:r w:rsidRPr="00221FE1">
      <w:rPr>
        <w:b w:val="false"/>
      </w:rPr>
      <w:instrText>PAGE   \* MERGEFORMAT</w:instrText>
    </w:r>
    <w:r w:rsidRPr="00221FE1">
      <w:rPr>
        <w:b w:val="false"/>
      </w:rPr>
      <w:fldChar w:fldCharType="separate"/>
    </w:r>
    <w:r w:rsidR="009D5F73">
      <w:rPr>
        <w:b w:val="false"/>
        <w:noProof/>
      </w:rPr>
      <w:t>2</w:t>
    </w:r>
    <w:r w:rsidRPr="00221FE1">
      <w:rPr>
        <w:b w:val="false"/>
      </w:rPr>
      <w:fldChar w:fldCharType="end"/>
    </w:r>
    <w:r w:rsidRPr="00221FE1">
      <w:rPr>
        <w:b w:val="false"/>
      </w:rPr>
      <w:t xml:space="preserve">                                       </w:t>
    </w:r>
    <w:r w:rsidR="00F94690" w:rsidRPr="00221FE1">
      <w:rPr>
        <w:b w:val="false"/>
        <w:sz w:val="22"/>
        <w:szCs w:val="22"/>
      </w:rPr>
      <w:t xml:space="preserve"> </w:t>
    </w:r>
    <w:r w:rsidR="00221FE1" w:rsidRPr="00221FE1">
      <w:rPr>
        <w:b w:val="false"/>
        <w:sz w:val="22"/>
        <w:szCs w:val="22"/>
      </w:rPr>
      <w:t xml:space="preserve">3  St-1508/16-6           </w:t>
    </w:r>
    <w:r w:rsidR="00221FE1" w:rsidRPr="00221FE1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4473"/>
    <w:rsid w:val="000357D1"/>
    <w:rsid w:val="00064EF5"/>
    <w:rsid w:val="00070172"/>
    <w:rsid w:val="00072890"/>
    <w:rsid w:val="00084999"/>
    <w:rsid w:val="0009777D"/>
    <w:rsid w:val="000C2C24"/>
    <w:rsid w:val="000C737B"/>
    <w:rsid w:val="000D679E"/>
    <w:rsid w:val="000F37AE"/>
    <w:rsid w:val="001060CE"/>
    <w:rsid w:val="0010734A"/>
    <w:rsid w:val="001131BD"/>
    <w:rsid w:val="001158EE"/>
    <w:rsid w:val="00124418"/>
    <w:rsid w:val="00124F84"/>
    <w:rsid w:val="00125ED5"/>
    <w:rsid w:val="00154A6B"/>
    <w:rsid w:val="00173651"/>
    <w:rsid w:val="001A31D7"/>
    <w:rsid w:val="001C2D4A"/>
    <w:rsid w:val="001D2166"/>
    <w:rsid w:val="001E5DAC"/>
    <w:rsid w:val="00205C4E"/>
    <w:rsid w:val="00216B57"/>
    <w:rsid w:val="00221FE1"/>
    <w:rsid w:val="00223CB6"/>
    <w:rsid w:val="0022534A"/>
    <w:rsid w:val="002321C7"/>
    <w:rsid w:val="002468B4"/>
    <w:rsid w:val="00263C0D"/>
    <w:rsid w:val="0027709B"/>
    <w:rsid w:val="002840C2"/>
    <w:rsid w:val="00287EC6"/>
    <w:rsid w:val="002A4059"/>
    <w:rsid w:val="002B5B3A"/>
    <w:rsid w:val="002E7214"/>
    <w:rsid w:val="00325F32"/>
    <w:rsid w:val="0032630A"/>
    <w:rsid w:val="00326E05"/>
    <w:rsid w:val="003331FB"/>
    <w:rsid w:val="0033493F"/>
    <w:rsid w:val="00347E0A"/>
    <w:rsid w:val="00365512"/>
    <w:rsid w:val="00380787"/>
    <w:rsid w:val="003A59D3"/>
    <w:rsid w:val="003A6382"/>
    <w:rsid w:val="003B06A8"/>
    <w:rsid w:val="003B26C8"/>
    <w:rsid w:val="003B7AAC"/>
    <w:rsid w:val="003C59A3"/>
    <w:rsid w:val="003D159D"/>
    <w:rsid w:val="003E6B9E"/>
    <w:rsid w:val="00417E07"/>
    <w:rsid w:val="00443403"/>
    <w:rsid w:val="00455573"/>
    <w:rsid w:val="00455C18"/>
    <w:rsid w:val="00456233"/>
    <w:rsid w:val="00481F25"/>
    <w:rsid w:val="004840DB"/>
    <w:rsid w:val="004A4257"/>
    <w:rsid w:val="004B4519"/>
    <w:rsid w:val="004F40E0"/>
    <w:rsid w:val="004F65A5"/>
    <w:rsid w:val="00507D3C"/>
    <w:rsid w:val="00515B25"/>
    <w:rsid w:val="00536C32"/>
    <w:rsid w:val="0055334F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2737"/>
    <w:rsid w:val="00607A96"/>
    <w:rsid w:val="006517C0"/>
    <w:rsid w:val="0066240D"/>
    <w:rsid w:val="006707F6"/>
    <w:rsid w:val="006832C3"/>
    <w:rsid w:val="006A5E89"/>
    <w:rsid w:val="006B2387"/>
    <w:rsid w:val="006B6478"/>
    <w:rsid w:val="006C1186"/>
    <w:rsid w:val="006D702A"/>
    <w:rsid w:val="006E72A0"/>
    <w:rsid w:val="006F0A36"/>
    <w:rsid w:val="006F0C71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666D0"/>
    <w:rsid w:val="00770D71"/>
    <w:rsid w:val="007A3D74"/>
    <w:rsid w:val="007A769B"/>
    <w:rsid w:val="007C1C95"/>
    <w:rsid w:val="007E00C0"/>
    <w:rsid w:val="007E195C"/>
    <w:rsid w:val="00846D54"/>
    <w:rsid w:val="00873F42"/>
    <w:rsid w:val="008A5DB2"/>
    <w:rsid w:val="008B2543"/>
    <w:rsid w:val="008B2D0A"/>
    <w:rsid w:val="008C7883"/>
    <w:rsid w:val="00941CE7"/>
    <w:rsid w:val="009435C2"/>
    <w:rsid w:val="00960A56"/>
    <w:rsid w:val="009927A0"/>
    <w:rsid w:val="009D3A2B"/>
    <w:rsid w:val="009D5F73"/>
    <w:rsid w:val="009E2A56"/>
    <w:rsid w:val="00A050BE"/>
    <w:rsid w:val="00A14922"/>
    <w:rsid w:val="00A24E20"/>
    <w:rsid w:val="00A32472"/>
    <w:rsid w:val="00A45F7B"/>
    <w:rsid w:val="00A71A25"/>
    <w:rsid w:val="00A82C09"/>
    <w:rsid w:val="00A84A1C"/>
    <w:rsid w:val="00A916B7"/>
    <w:rsid w:val="00AE35A7"/>
    <w:rsid w:val="00AE46B8"/>
    <w:rsid w:val="00AF446D"/>
    <w:rsid w:val="00AF73D4"/>
    <w:rsid w:val="00B15931"/>
    <w:rsid w:val="00B22F31"/>
    <w:rsid w:val="00B6174E"/>
    <w:rsid w:val="00B75497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6631D"/>
    <w:rsid w:val="00C96854"/>
    <w:rsid w:val="00CA1369"/>
    <w:rsid w:val="00CB5060"/>
    <w:rsid w:val="00CB7CF2"/>
    <w:rsid w:val="00CC5FC7"/>
    <w:rsid w:val="00CD0185"/>
    <w:rsid w:val="00CE2A4F"/>
    <w:rsid w:val="00D002BC"/>
    <w:rsid w:val="00D02CC0"/>
    <w:rsid w:val="00D25E57"/>
    <w:rsid w:val="00D346BA"/>
    <w:rsid w:val="00D51A7E"/>
    <w:rsid w:val="00D53A08"/>
    <w:rsid w:val="00D53B66"/>
    <w:rsid w:val="00D55624"/>
    <w:rsid w:val="00D62A66"/>
    <w:rsid w:val="00D6710A"/>
    <w:rsid w:val="00D70CF1"/>
    <w:rsid w:val="00D82831"/>
    <w:rsid w:val="00DA57DC"/>
    <w:rsid w:val="00DA7551"/>
    <w:rsid w:val="00DB1856"/>
    <w:rsid w:val="00DC3604"/>
    <w:rsid w:val="00DD16CD"/>
    <w:rsid w:val="00DD66F9"/>
    <w:rsid w:val="00DD7CDC"/>
    <w:rsid w:val="00E63BC0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554F7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5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5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5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8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HRVATSKIH DRAGOVOLJACA DOMOVINSKOG RATA</izvorni_sadrzaj>
    <derivirana_varijabla naziv="DomainObject.Predmet.ProtustrankaFormated_1">  ZAJEDNICA UDRUGA HRVATSKIH DRAGOVOLJACA DOMOVINSKOG RATA</derivirana_varijabla>
  </DomainObject.Predmet.ProtustrankaFormated>
  <DomainObject.Predmet.ProtustrankaFormatedOIB>
    <izvorni_sadrzaj>  ZAJEDNICA UDRUGA HRVATSKIH DRAGOVOLJACA DOMOVINSKOG RATA, OIB 65610977260</izvorni_sadrzaj>
    <derivirana_varijabla naziv="DomainObject.Predmet.ProtustrankaFormatedOIB_1">  ZAJEDNICA UDRUGA HRVATSKIH DRAGOVOLJACA DOMOVINSKOG RATA, OIB 65610977260</derivirana_varijabla>
  </DomainObject.Predmet.ProtustrankaFormatedOIB>
  <DomainObject.Predmet.ProtustrankaFormatedWithAdress>
    <izvorni_sadrzaj> ZAJEDNICA UDRUGA HRVATSKIH DRAGOVOLJACA DOMOVINSKOG RATA, Trg hrvatskih velikana 2/2, 10000 Zagreb</izvorni_sadrzaj>
    <derivirana_varijabla naziv="DomainObject.Predmet.ProtustrankaFormatedWithAdress_1"> ZAJEDNICA UDRUGA HRVATSKIH DRAGOVOLJACA DOMOVINSKOG RATA, Trg hrvatskih velikana 2/2, 10000 Zagreb</derivirana_varijabla>
  </DomainObject.Predmet.ProtustrankaFormatedWithAdress>
  <DomainObject.Predmet.ProtustrankaFormatedWithAdressOIB>
    <izvorni_sadrzaj> ZAJEDNICA UDRUGA HRVATSKIH DRAGOVOLJACA DOMOVINSKOG RATA, OIB 65610977260, Trg hrvatskih velikana 2/2, 10000 Zagreb</izvorni_sadrzaj>
    <derivirana_varijabla naziv="DomainObject.Predmet.ProtustrankaFormatedWithAdressOIB_1"> ZAJEDNICA UDRUGA HRVATSKIH DRAGOVOLJACA DOMOVINSKOG RATA, OIB 65610977260, Trg hrvatskih velikana 2/2, 10000 Zagreb</derivirana_varijabla>
  </DomainObject.Predmet.ProtustrankaFormatedWithAdressOIB>
  <DomainObject.Predmet.ProtustrankaWithAdress>
    <izvorni_sadrzaj>ZAJEDNICA UDRUGA HRVATSKIH DRAGOVOLJACA DOMOVINSKOG RATA Trg hrvatskih velikana 2/2, 10000 Zagreb</izvorni_sadrzaj>
    <derivirana_varijabla naziv="DomainObject.Predmet.ProtustrankaWithAdress_1">ZAJEDNICA UDRUGA HRVATSKIH DRAGOVOLJACA DOMOVINSKOG RATA Trg hrvatskih velikana 2/2, 10000 Zagreb</derivirana_varijabla>
  </DomainObject.Predmet.ProtustrankaWithAdress>
  <DomainObject.Predmet.ProtustrankaWithAdressOIB>
    <izvorni_sadrzaj>ZAJEDNICA UDRUGA HRVATSKIH DRAGOVOLJACA DOMOVINSKOG RATA, OIB 65610977260, Trg hrvatskih velikana 2/2, 10000 Zagreb</izvorni_sadrzaj>
    <derivirana_varijabla naziv="DomainObject.Predmet.ProtustrankaWithAdressOIB_1">ZAJEDNICA UDRUGA HRVATSKIH DRAGOVOLJACA DOMOVINSKOG RATA, OIB 65610977260, Trg hrvatskih velikana 2/2, 10000 Zagreb</derivirana_varijabla>
  </DomainObject.Predmet.ProtustrankaWithAdressOIB>
  <DomainObject.Predmet.ProtustrankaNazivFormated>
    <izvorni_sadrzaj>ZAJEDNICA UDRUGA HRVATSKIH DRAGOVOLJACA DOMOVINSKOG RATA</izvorni_sadrzaj>
    <derivirana_varijabla naziv="DomainObject.Predmet.ProtustrankaNazivFormated_1">ZAJEDNICA UDRUGA HRVATSKIH DRAGOVOLJACA DOMOVINSKOG RATA</derivirana_varijabla>
  </DomainObject.Predmet.ProtustrankaNazivFormated>
  <DomainObject.Predmet.ProtustrankaNazivFormatedOIB>
    <izvorni_sadrzaj>ZAJEDNICA UDRUGA HRVATSKIH DRAGOVOLJACA DOMOVINSKOG RATA, OIB 65610977260</izvorni_sadrzaj>
    <derivirana_varijabla naziv="DomainObject.Predmet.ProtustrankaNazivFormatedOIB_1">ZAJEDNICA UDRUGA HRVATSKIH DRAGOVOLJACA DOMOVINSKOG RATA, OIB 65610977260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UDRUGA HRVATSKIH DRAGOVOLJACA DOMOVINSKOG RATA</item>
    </izvorni_sadrzaj>
    <derivirana_varijabla naziv="DomainObject.Predmet.ProtuStrankaListFormated_1">
      <item>ZAJEDNICA UDRUGA HRVATSKIH DRAGOVOLJACA DOMOVINSKOG RATA</item>
    </derivirana_varijabla>
  </DomainObject.Predmet.ProtuStrankaListFormated>
  <DomainObject.Predmet.ProtuStrankaListFormatedOIB>
    <izvorni_sadrzaj>
      <item>ZAJEDNICA UDRUGA HRVATSKIH DRAGOVOLJACA DOMOVINSKOG RATA, OIB 65610977260</item>
    </izvorni_sadrzaj>
    <derivirana_varijabla naziv="DomainObject.Predmet.ProtuStrankaListFormatedOIB_1">
      <item>ZAJEDNICA UDRUGA HRVATSKIH DRAGOVOLJACA DOMOVINSKOG RATA, OIB 65610977260</item>
    </derivirana_varijabla>
  </DomainObject.Predmet.ProtuStrankaListFormatedOIB>
  <DomainObject.Predmet.ProtuStrankaListFormatedWithAdress>
    <izvorni_sadrzaj>
      <item>ZAJEDNICA UDRUGA HRVATSKIH DRAGOVOLJACA DOMOVINSKOG RATA, Trg hrvatskih velikana 2/2, 10000 Zagreb</item>
    </izvorni_sadrzaj>
    <derivirana_varijabla naziv="DomainObject.Predmet.ProtuStrankaListFormatedWithAdress_1">
      <item>ZAJEDNICA UDRUGA HRVATSKIH DRAGOVOLJACA DOMOVINSKOG RATA, Trg hrvatskih velikana 2/2, 10000 Zagreb</item>
    </derivirana_varijabla>
  </DomainObject.Predmet.ProtuStrankaListFormatedWithAdress>
  <DomainObject.Predmet.ProtuStrankaListFormatedWithAdressOIB>
    <izvorni_sadrzaj>
      <item>ZAJEDNICA UDRUGA HRVATSKIH DRAGOVOLJACA DOMOVINSKOG RATA, OIB 65610977260, Trg hrvatskih velikana 2/2, 10000 Zagreb</item>
    </izvorni_sadrzaj>
    <derivirana_varijabla naziv="DomainObject.Predmet.ProtuStrankaListFormatedWithAdressOIB_1">
      <item>ZAJEDNICA UDRUGA HRVATSKIH DRAGOVOLJACA DOMOVINSKOG RATA, OIB 65610977260, Trg hrvatskih velikana 2/2, 10000 Zagreb</item>
    </derivirana_varijabla>
  </DomainObject.Predmet.ProtuStrankaListFormatedWithAdressOIB>
  <DomainObject.Predmet.ProtuStrankaListNazivFormated>
    <izvorni_sadrzaj>
      <item>ZAJEDNICA UDRUGA HRVATSKIH DRAGOVOLJACA DOMOVINSKOG RATA</item>
    </izvorni_sadrzaj>
    <derivirana_varijabla naziv="DomainObject.Predmet.ProtuStrankaListNazivFormated_1">
      <item>ZAJEDNICA UDRUGA HRVATSKIH DRAGOVOLJACA DOMOVINSKOG RATA</item>
    </derivirana_varijabla>
  </DomainObject.Predmet.ProtuStrankaListNazivFormated>
  <DomainObject.Predmet.ProtuStrankaListNazivFormatedOIB>
    <izvorni_sadrzaj>
      <item>ZAJEDNICA UDRUGA HRVATSKIH DRAGOVOLJACA DOMOVINSKOG RATA, OIB 65610977260</item>
    </izvorni_sadrzaj>
    <derivirana_varijabla naziv="DomainObject.Predmet.ProtuStrankaListNazivFormatedOIB_1">
      <item>ZAJEDNICA UDRUGA HRVATSKIH DRAGOVOLJACA DOMOVINSKOG RATA, OIB 65610977260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UDRUGA HRVATSKIH DRAGOVOLJACA DOMOVINSKOG RATA</izvorni_sadrzaj>
    <derivirana_varijabla naziv="DomainObject.Predmet.ProtustrankaIDrugi_1">ZAJEDNICA UDRUGA HRVATSKIH DRAGOVOLJACA DOMOVINSKOG 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UDRUGA HRVATSKIH DRAGOVOLJACA DOMOVINSKOG RATA, OIB 65610977260, Trg hrvatskih velikana 2/2, 10000 Zagreb</izvorni_sadrzaj>
    <derivirana_varijabla naziv="DomainObject.Predmet.ProtustrankaIDrugiAdressOIB_1">ZAJEDNICA UDRUGA HRVATSKIH DRAGOVOLJACA DOMOVINSKOG RATA, OIB 65610977260,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St-1508/2016-4</izvorni_sadrzaj>
    <derivirana_varijabla naziv="DomainObject.Predmet.OdlukaRjesenje.Oznaka_1">St-1508/2016-4</derivirana_varijabla>
  </DomainObject.Predmet.OdlukaRjesenje.Oznaka>
  <DomainObject.Predmet.SudioniciListNaziv>
    <izvorni_sadrzaj>
      <item>ZAJEDNICA UDRUGA HRVATSKIH DRAGOVOLJACA DOMOVINSKOG RATA</item>
      <item>FINA Regionalni centar Zagreb</item>
    </izvorni_sadrzaj>
    <derivirana_varijabla naziv="DomainObject.Predmet.SudioniciListNaziv_1">
      <item>ZAJEDNICA UDRUGA HRVATSKIH DRAGOVOLJACA DOMOVINSKOG RATA</item>
      <item>FINA Regionalni centar Zagreb</item>
    </derivirana_varijabla>
  </DomainObject.Predmet.SudioniciListNaziv>
  <DomainObject.Predmet.SudioniciListAdressOIB>
    <izvorni_sadrzaj>
      <item>ZAJEDNICA UDRUGA HRVATSKIH DRAGOVOLJACA DOMOVINSKOG RATA, OIB 65610977260, Trg hrvatskih velikana 2/2,10000 Zagreb</item>
      <item>FINA Regionalni centar Zagreb, OIB 85821130368, Trg svibanjskih žrtava 1995. 1,10000 Zagreb</item>
    </izvorni_sadrzaj>
    <derivirana_varijabla naziv="DomainObject.Predmet.SudioniciListAdressOIB_1">
      <item>ZAJEDNICA UDRUGA HRVATSKIH DRAGOVOLJACA DOMOVINSKOG RATA, OIB 65610977260, Trg hrvatskih velikana 2/2,10000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65610977260</item>
      <item>, OIB 85821130368</item>
    </izvorni_sadrzaj>
    <derivirana_varijabla naziv="DomainObject.Predmet.SudioniciListNazivOIB_1">
      <item>, OIB 65610977260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27791-C69D-4F2C-BC14-302EF9365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2928</properties:Characters>
  <properties:Lines>87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2016-10-24T07:55:00Z</dcterms:created>
  <dc:creator>mkocijan</dc:creator>
  <cp:lastModifiedBy>Sanja Ban</cp:lastModifiedBy>
  <cp:lastPrinted>2016-10-24T07:52:00Z</cp:lastPrinted>
  <dcterms:modified xmlns:xsi="http://www.w3.org/2001/XMLSchema-instance" xsi:type="dcterms:W3CDTF">2016-10-24T07:58:00Z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