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3a96" w14:paraId="9633a96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2D27FD">
        <w:t>718/2016</w:t>
      </w:r>
      <w:r w:rsidR="00C8291E">
        <w:t>-</w:t>
      </w:r>
      <w:r w:rsidR="002D27FD">
        <w:t>50</w:t>
      </w:r>
    </w:p>
    <w:p w:rsidRDefault="00AB6C4C" w:rsidP="00AB6C4C" w:rsidR="00AB6C4C" w:rsidRPr="00DA585C">
      <w:r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EB2BE3">
        <w:t>Trgovački sud u</w:t>
      </w:r>
      <w:r w:rsidR="00EB2BE3" w:rsidRPr="00DA585C">
        <w:t xml:space="preserve"> Zadru</w:t>
      </w:r>
      <w:r w:rsidRPr="00DA585C">
        <w:t>,</w:t>
      </w:r>
      <w:r w:rsidR="00EB2BE3">
        <w:t xml:space="preserve"> (OIB:39670464653) </w:t>
      </w:r>
      <w:r w:rsidRPr="00DA585C">
        <w:t xml:space="preserve"> po sucu ovog suda Ardeni Bajlo, nad stečajnim dužnikom </w:t>
      </w:r>
      <w:r w:rsidR="002D27FD" w:rsidRPr="00E20A1B">
        <w:t>DOMINIK INTERNATIONAL d.o.o. u stečaju Zadar, Ul. Slave Raškaj 14 A-</w:t>
      </w:r>
      <w:proofErr w:type="spellStart"/>
      <w:r w:rsidR="002D27FD" w:rsidRPr="00E20A1B">
        <w:t>A</w:t>
      </w:r>
      <w:proofErr w:type="spellEnd"/>
      <w:r w:rsidR="002D27FD" w:rsidRPr="00E20A1B">
        <w:t xml:space="preserve"> 10, OIB: 70950178353</w:t>
      </w:r>
      <w:r w:rsidR="002D27FD">
        <w:t xml:space="preserve">, zastupanom po stečajnoj upraviteljici Ivanki </w:t>
      </w:r>
      <w:proofErr w:type="spellStart"/>
      <w:r w:rsidR="002D27FD">
        <w:t>Bosotini</w:t>
      </w:r>
      <w:proofErr w:type="spellEnd"/>
      <w:r w:rsidRPr="00DA585C">
        <w:t xml:space="preserve">, dana </w:t>
      </w:r>
      <w:r w:rsidR="00D231D6">
        <w:t>23</w:t>
      </w:r>
      <w:r w:rsidR="002D27FD">
        <w:t>. kolovoza</w:t>
      </w:r>
      <w:r w:rsidR="00EB2BE3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EB2BE3" w:rsidP="00EB2BE3" w:rsidR="00EB2BE3" w:rsidRPr="007D22D4">
      <w:pPr>
        <w:numPr>
          <w:ilvl w:val="0"/>
          <w:numId w:val="2"/>
        </w:numPr>
        <w:ind w:firstLine="705" w:left="0"/>
        <w:jc w:val="both"/>
      </w:pPr>
      <w:r w:rsidRPr="003573CC">
        <w:t xml:space="preserve">Određuje se </w:t>
      </w:r>
      <w:r>
        <w:t>nagrada</w:t>
      </w:r>
      <w:r w:rsidRPr="003573CC">
        <w:t xml:space="preserve"> za rad stečajn</w:t>
      </w:r>
      <w:r w:rsidR="002D27FD">
        <w:t>e</w:t>
      </w:r>
      <w:r w:rsidRPr="003573CC">
        <w:t xml:space="preserve"> upravitelj</w:t>
      </w:r>
      <w:r w:rsidR="002D27FD">
        <w:t xml:space="preserve">ice Ivanke </w:t>
      </w:r>
      <w:proofErr w:type="spellStart"/>
      <w:r w:rsidR="002D27FD">
        <w:t>Bosotine</w:t>
      </w:r>
      <w:proofErr w:type="spellEnd"/>
      <w:r>
        <w:t xml:space="preserve"> </w:t>
      </w:r>
      <w:r w:rsidRPr="003573CC">
        <w:t xml:space="preserve">u </w:t>
      </w:r>
      <w:r>
        <w:t xml:space="preserve">ukupnom iznosu od </w:t>
      </w:r>
      <w:r w:rsidR="002D27FD">
        <w:t>164.783,66</w:t>
      </w:r>
      <w:r w:rsidRPr="007D22D4">
        <w:t xml:space="preserve"> kuna</w:t>
      </w:r>
      <w:r>
        <w:t>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2D27FD" w:rsidP="00AB6C4C" w:rsidR="00C8291E">
      <w:pPr>
        <w:jc w:val="both"/>
      </w:pPr>
      <w:r>
        <w:tab/>
        <w:t>Stečajna</w:t>
      </w:r>
      <w:r w:rsidR="00C8291E">
        <w:t xml:space="preserve"> upravitelj</w:t>
      </w:r>
      <w:r>
        <w:t>ica</w:t>
      </w:r>
      <w:r w:rsidR="00C8291E">
        <w:t xml:space="preserve"> imenovan</w:t>
      </w:r>
      <w:r>
        <w:t>a u ovom postupku podnijela</w:t>
      </w:r>
      <w:r w:rsidR="00C8291E">
        <w:t xml:space="preserve"> je dana </w:t>
      </w:r>
      <w:r>
        <w:t>18. kolovoza</w:t>
      </w:r>
      <w:r w:rsidR="00EB2BE3">
        <w:t xml:space="preserve"> 2017</w:t>
      </w:r>
      <w:r w:rsidR="00C8291E">
        <w:t xml:space="preserve">. zahtjev za </w:t>
      </w:r>
      <w:r w:rsidR="00EB2BE3">
        <w:t>određivanje nagrade</w:t>
      </w:r>
      <w:r w:rsidR="00C8291E">
        <w:t>.</w:t>
      </w:r>
    </w:p>
    <w:p w:rsidRDefault="008047F4" w:rsidP="00AB6C4C" w:rsidR="008047F4" w:rsidRPr="00DA585C">
      <w:pPr>
        <w:jc w:val="both"/>
      </w:pPr>
      <w:r>
        <w:tab/>
        <w:t xml:space="preserve">Obzirom da je vrijednost unovčene </w:t>
      </w:r>
      <w:r w:rsidR="002D27FD">
        <w:t>imovine</w:t>
      </w:r>
      <w:r>
        <w:t xml:space="preserve"> </w:t>
      </w:r>
      <w:r w:rsidR="002D27FD">
        <w:t>1.926.481,25</w:t>
      </w:r>
      <w:r w:rsidR="004A22BB">
        <w:t xml:space="preserve"> </w:t>
      </w:r>
      <w:r>
        <w:t xml:space="preserve">kuna to je temeljem odredbe čl. 7.  Uredbe o kriterijima i načinu obračuna i plaćanju nagrade stečajnim upraviteljima (Narodne novine 105/15) izračunata nagrada u iznosu određenom u točci I. ovog rješenja. </w:t>
      </w:r>
      <w:r w:rsidR="004A22BB">
        <w:t xml:space="preserve">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D231D6">
        <w:t>23</w:t>
      </w:r>
      <w:r w:rsidR="002D27FD">
        <w:t>. kolovoza</w:t>
      </w:r>
      <w:r w:rsidR="004A22BB">
        <w:t xml:space="preserve"> </w:t>
      </w:r>
      <w:r w:rsidR="00EB2BE3">
        <w:t xml:space="preserve"> 2017</w:t>
      </w:r>
      <w:r w:rsidR="00DA585C">
        <w:t>.</w:t>
      </w:r>
    </w:p>
    <w:p w:rsidRDefault="00AB6C4C" w:rsidP="00102D4D" w:rsidR="00AB6C4C" w:rsidRPr="00DA585C"/>
    <w:p w:rsidRDefault="008C2508" w:rsidP="00EB2BE3" w:rsidR="008C2508">
      <w:pPr>
        <w:jc w:val="right"/>
      </w:pPr>
      <w:r>
        <w:t xml:space="preserve">                                                    </w:t>
      </w:r>
      <w:r w:rsidR="002D27FD">
        <w:t>Sutkinja:</w:t>
      </w:r>
    </w:p>
    <w:p w:rsidRDefault="00EB2BE3" w:rsidP="00EB2BE3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2D27FD">
        <w:t>oj upraviteljici</w:t>
      </w:r>
      <w:r w:rsidR="00714E77">
        <w:t>-</w:t>
      </w:r>
      <w:proofErr w:type="spellStart"/>
      <w:r w:rsidR="00714E77">
        <w:t>mailom</w:t>
      </w:r>
      <w:proofErr w:type="spellEnd"/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F2FC6"/>
    <w:rsid w:val="00102D4D"/>
    <w:rsid w:val="00174532"/>
    <w:rsid w:val="00175B43"/>
    <w:rsid w:val="001C544E"/>
    <w:rsid w:val="002259A2"/>
    <w:rsid w:val="002D27FD"/>
    <w:rsid w:val="00384818"/>
    <w:rsid w:val="003A1FC0"/>
    <w:rsid w:val="003E53A3"/>
    <w:rsid w:val="003E72BE"/>
    <w:rsid w:val="004A22BB"/>
    <w:rsid w:val="004B0EC9"/>
    <w:rsid w:val="00633783"/>
    <w:rsid w:val="006B6E1C"/>
    <w:rsid w:val="00714E77"/>
    <w:rsid w:val="007E16EA"/>
    <w:rsid w:val="008047F4"/>
    <w:rsid w:val="00826A77"/>
    <w:rsid w:val="0084010A"/>
    <w:rsid w:val="00886894"/>
    <w:rsid w:val="008C2508"/>
    <w:rsid w:val="009909B0"/>
    <w:rsid w:val="00A410F4"/>
    <w:rsid w:val="00A91588"/>
    <w:rsid w:val="00AB6C4C"/>
    <w:rsid w:val="00BB192C"/>
    <w:rsid w:val="00C8291E"/>
    <w:rsid w:val="00CE069C"/>
    <w:rsid w:val="00D231D6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184</properties:Words>
  <properties:Characters>933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2017-08-22T05:56:00Z</dcterms:created>
  <dc:creator>abajlo</dc:creator>
  <cp:lastModifiedBy>Martina Kalmeta</cp:lastModifiedBy>
  <cp:lastPrinted>2017-08-23T07:51:00Z</cp:lastPrinted>
  <dcterms:modified xmlns:xsi="http://www.w3.org/2001/XMLSchema-instance" xsi:type="dcterms:W3CDTF">2017-08-25T08:00:00Z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