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c1c9" w14:paraId="c74c1c9" w:rsidRDefault="00AE649C" w:rsidP="00FA5B5E" w:rsidR="00AE649C" w:rsidRPr="00B76F3C">
      <w:pPr>
        <w:pStyle w:val="Naslov3"/>
        <w15:collapsed w:val="false"/>
      </w:pPr>
    </w:p>
    <w:p w:rsidRDefault="00D879F9" w:rsidP="00D879F9" w:rsidR="00D879F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St-263/2016-3.</w:t>
      </w:r>
    </w:p>
    <w:p w:rsidRDefault="00D879F9" w:rsidP="00D879F9" w:rsidR="00D879F9">
      <w:pPr>
        <w:jc w:val="center"/>
        <w:rPr>
          <w:rFonts w:cs="Arial" w:hAnsi="Arial" w:ascii="Arial"/>
          <w:b/>
          <w:noProof/>
        </w:rPr>
      </w:pPr>
    </w:p>
    <w:p w:rsidRDefault="00D879F9" w:rsidP="00D879F9" w:rsidR="00D879F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879F9" w:rsidP="00D879F9" w:rsidR="00D879F9">
      <w:pPr>
        <w:rPr>
          <w:rFonts w:cs="Arial" w:hAnsi="Arial" w:ascii="Arial"/>
          <w:b/>
          <w:noProof/>
        </w:rPr>
      </w:pPr>
    </w:p>
    <w:p w:rsidRDefault="00D879F9" w:rsidP="00D879F9" w:rsidR="00D879F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879F9" w:rsidP="00D879F9" w:rsidR="00D879F9">
      <w:pPr>
        <w:outlineLvl w:val="0"/>
        <w:rPr>
          <w:rFonts w:cs="Arial" w:hAnsi="Arial" w:ascii="Arial"/>
          <w:noProof/>
        </w:rPr>
      </w:pPr>
    </w:p>
    <w:p w:rsidRDefault="00D879F9" w:rsidP="00D879F9" w:rsidR="00D879F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AGROEKOLOŠKA ZADRUGA KOSTANJEVAC iz </w:t>
      </w:r>
      <w:proofErr w:type="spellStart"/>
      <w:r>
        <w:rPr>
          <w:rFonts w:cs="Arial" w:hAnsi="Arial" w:ascii="Arial"/>
        </w:rPr>
        <w:t>Kostanjevca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68, MBS 010090825, OIB 60108060577, d</w:t>
      </w:r>
      <w:r>
        <w:rPr>
          <w:rFonts w:cs="Arial" w:hAnsi="Arial" w:ascii="Arial"/>
          <w:noProof/>
        </w:rPr>
        <w:t>ana 21. travnja 2016. godine</w:t>
      </w:r>
    </w:p>
    <w:p w:rsidRDefault="00D879F9" w:rsidP="00D879F9" w:rsidR="00D879F9">
      <w:pPr>
        <w:ind w:firstLine="851"/>
        <w:jc w:val="both"/>
        <w:rPr>
          <w:rFonts w:cs="Arial" w:hAnsi="Arial" w:ascii="Arial"/>
          <w:noProof/>
        </w:rPr>
      </w:pPr>
    </w:p>
    <w:p w:rsidRDefault="00D879F9" w:rsidP="00D879F9" w:rsidR="00D879F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879F9" w:rsidP="00D879F9" w:rsidR="00D879F9">
      <w:pPr>
        <w:jc w:val="center"/>
        <w:rPr>
          <w:rFonts w:cs="Arial" w:hAnsi="Arial" w:ascii="Arial"/>
        </w:rPr>
      </w:pPr>
    </w:p>
    <w:p w:rsidRDefault="00D879F9" w:rsidP="00D879F9" w:rsidR="00D879F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Petru </w:t>
      </w:r>
      <w:proofErr w:type="spellStart"/>
      <w:r>
        <w:rPr>
          <w:rFonts w:cs="Arial" w:hAnsi="Arial" w:ascii="Arial"/>
        </w:rPr>
        <w:t>Malvić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Kostanjevca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66, OIB 49285633722, kao osobi ovlaštenoj za zastupanje dužnika po zakonu da u roku od 8 dana plati predujam za namirenje troškova stečajnog postupka i to iznos od 1.000,00 kuna u Fond za namirenje troškova postupka koji se vodi kod ovog suda IBAN:HR6123900011300000630 Model HR05 50-263-16 i dodatni iznos predujma od 10.000,00 kuna, na račun ovog suda IBAN:HR6123900011300000630, Model HR 05 540-263-16. Rok od 8 dana počinje teći istekom 8 dana od dana objave ovog rješenja na e-oglasnoj ploči ovog suda. </w:t>
      </w:r>
    </w:p>
    <w:p w:rsidRDefault="00D879F9" w:rsidP="00D879F9" w:rsidR="00D879F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Petar </w:t>
      </w:r>
      <w:proofErr w:type="spellStart"/>
      <w:r>
        <w:rPr>
          <w:rFonts w:cs="Arial" w:hAnsi="Arial" w:ascii="Arial"/>
          <w:lang w:eastAsia="hr-HR"/>
        </w:rPr>
        <w:t>Malvić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Kostanjevca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Kostanjevac</w:t>
      </w:r>
      <w:proofErr w:type="spellEnd"/>
      <w:r>
        <w:rPr>
          <w:rFonts w:cs="Arial" w:hAnsi="Arial" w:ascii="Arial"/>
          <w:lang w:eastAsia="hr-HR"/>
        </w:rPr>
        <w:t xml:space="preserve"> 66, OIB 49285633722,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Petru </w:t>
      </w:r>
      <w:proofErr w:type="spellStart"/>
      <w:r>
        <w:rPr>
          <w:rFonts w:cs="Arial" w:hAnsi="Arial" w:ascii="Arial"/>
          <w:lang w:eastAsia="hr-HR"/>
        </w:rPr>
        <w:t>Malvić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Kostanjevca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Kostanjevac</w:t>
      </w:r>
      <w:proofErr w:type="spellEnd"/>
      <w:r>
        <w:rPr>
          <w:rFonts w:cs="Arial" w:hAnsi="Arial" w:ascii="Arial"/>
          <w:lang w:eastAsia="hr-HR"/>
        </w:rPr>
        <w:t xml:space="preserve"> 66, OIB 49285633722,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51-263-16,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HR05 540-263-16.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879F9" w:rsidP="00D879F9" w:rsidR="00D879F9">
      <w:pPr>
        <w:jc w:val="both"/>
        <w:rPr>
          <w:rFonts w:cs="Arial" w:eastAsia="Calibri" w:hAnsi="Arial" w:ascii="Arial"/>
        </w:rPr>
      </w:pPr>
    </w:p>
    <w:p w:rsidRDefault="00D879F9" w:rsidP="00D879F9" w:rsidR="00D879F9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D879F9" w:rsidP="00D879F9" w:rsidR="00D879F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334 dana, u ukupnom iznosu od 104.067,41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879F9" w:rsidP="00D879F9" w:rsidR="00D879F9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879F9" w:rsidP="00D879F9" w:rsidR="00D879F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Petar </w:t>
      </w:r>
      <w:proofErr w:type="spellStart"/>
      <w:r>
        <w:rPr>
          <w:rFonts w:cs="Arial" w:hAnsi="Arial" w:ascii="Arial"/>
          <w:lang w:eastAsia="hr-HR"/>
        </w:rPr>
        <w:t>Malvić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Kostanjevca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Kostanjevac</w:t>
      </w:r>
      <w:proofErr w:type="spellEnd"/>
      <w:r>
        <w:rPr>
          <w:rFonts w:cs="Arial" w:hAnsi="Arial" w:ascii="Arial"/>
          <w:lang w:eastAsia="hr-HR"/>
        </w:rPr>
        <w:t xml:space="preserve"> 66, OIB 49285633722, 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334 dana, u ukupnom iznosu od 104.067,41 kn.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Petru </w:t>
      </w:r>
      <w:proofErr w:type="spellStart"/>
      <w:r>
        <w:rPr>
          <w:rFonts w:cs="Arial" w:eastAsia="Calibri" w:hAnsi="Arial" w:ascii="Arial"/>
        </w:rPr>
        <w:t>Malvić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D879F9" w:rsidP="00D879F9" w:rsidR="00D879F9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D879F9" w:rsidP="00D879F9" w:rsidR="00D879F9">
      <w:pPr>
        <w:rPr>
          <w:rFonts w:cs="Arial" w:eastAsia="Calibri" w:hAnsi="Arial" w:ascii="Arial"/>
        </w:rPr>
      </w:pPr>
    </w:p>
    <w:p w:rsidRDefault="00D879F9" w:rsidP="00D879F9" w:rsidR="00D879F9">
      <w:pPr>
        <w:ind w:firstLine="851"/>
        <w:jc w:val="center"/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>U Bjelovaru, 21</w:t>
      </w:r>
      <w:r>
        <w:rPr>
          <w:rFonts w:cs="Arial" w:hAnsi="Arial" w:ascii="Arial"/>
          <w:noProof/>
        </w:rPr>
        <w:t>. travnja 2016. godine</w:t>
      </w:r>
    </w:p>
    <w:p w:rsidRDefault="00D879F9" w:rsidP="00D879F9" w:rsidR="00D879F9">
      <w:pPr>
        <w:jc w:val="center"/>
        <w:rPr>
          <w:rFonts w:cs="Arial" w:eastAsia="Calibri" w:hAnsi="Arial" w:ascii="Arial"/>
        </w:rPr>
      </w:pPr>
    </w:p>
    <w:p w:rsidRDefault="00D879F9" w:rsidP="00D879F9" w:rsidR="00D879F9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D879F9" w:rsidP="00D879F9" w:rsidR="00D879F9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 xml:space="preserve">  TOMISLAV MRAZOVIĆ</w:t>
      </w:r>
    </w:p>
    <w:p w:rsidRDefault="00D879F9" w:rsidP="00D879F9" w:rsidR="00D879F9">
      <w:pPr>
        <w:rPr>
          <w:rFonts w:cs="Arial" w:eastAsia="Calibri" w:hAnsi="Arial" w:ascii="Arial"/>
        </w:rPr>
      </w:pPr>
    </w:p>
    <w:p w:rsidRDefault="00D879F9" w:rsidP="00D879F9" w:rsidR="00D879F9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879F9" w:rsidP="00D879F9" w:rsidR="00D879F9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D879F9" w:rsidP="00D879F9" w:rsidR="00D879F9">
      <w:pPr>
        <w:rPr>
          <w:rFonts w:cs="Arial" w:eastAsia="Calibri" w:hAnsi="Arial" w:ascii="Arial"/>
        </w:rPr>
      </w:pPr>
      <w:bookmarkStart w:name="_GoBack" w:id="0"/>
      <w:bookmarkEnd w:id="0"/>
    </w:p>
    <w:p w:rsidRDefault="00D879F9" w:rsidP="00D879F9" w:rsidR="00D879F9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879F9" w:rsidP="00D879F9" w:rsidR="00D879F9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D879F9" w:rsidP="00D879F9" w:rsidR="00D879F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D879F9" w:rsidP="00D879F9" w:rsidR="00D879F9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D879F9" w:rsidP="00D879F9" w:rsidR="00D879F9">
      <w:pPr>
        <w:rPr>
          <w:rFonts w:cs="Arial" w:hAnsi="Arial" w:ascii="Arial"/>
        </w:rPr>
      </w:pPr>
      <w:r>
        <w:rPr>
          <w:rFonts w:cs="Arial" w:hAnsi="Arial" w:ascii="Arial"/>
        </w:rPr>
        <w:t>Bj.21.4.2016.g.</w:t>
      </w:r>
    </w:p>
    <w:p w:rsidRDefault="00D879F9" w:rsidP="00D879F9" w:rsidR="00D879F9">
      <w:pPr>
        <w:rPr>
          <w:rFonts w:cs="Arial" w:eastAsia="Calibri" w:hAnsi="Arial" w:ascii="Arial"/>
        </w:rPr>
      </w:pPr>
    </w:p>
    <w:p w:rsidRDefault="00D879F9" w:rsidP="00D879F9" w:rsidR="00D879F9">
      <w:pPr>
        <w:rPr>
          <w:rFonts w:cs="Arial" w:eastAsia="Calibri" w:hAnsi="Arial" w:ascii="Arial"/>
        </w:rPr>
      </w:pPr>
    </w:p>
    <w:p w:rsidRDefault="00D879F9" w:rsidP="00D879F9" w:rsidR="00D879F9">
      <w:pPr>
        <w:rPr>
          <w:rFonts w:cs="Arial" w:eastAsia="Times New Roman" w:hAnsi="Arial" w:ascii="Arial"/>
        </w:rPr>
      </w:pPr>
    </w:p>
    <w:p w:rsidRDefault="00D879F9" w:rsidP="00D879F9" w:rsidR="00D879F9">
      <w:pPr>
        <w:pStyle w:val="Poetniodjeljak"/>
        <w:rPr>
          <w:rFonts w:cs="Arial" w:hAnsi="Arial" w:ascii="Arial"/>
        </w:rPr>
      </w:pPr>
    </w:p>
    <w:p w:rsidRDefault="00D879F9" w:rsidP="00D879F9" w:rsidR="00D879F9">
      <w:pPr>
        <w:pStyle w:val="NormaleSPIS"/>
        <w:rPr>
          <w:rFonts w:cs="Arial" w:hAnsi="Arial" w:ascii="Arial"/>
          <w:noProof/>
        </w:rPr>
      </w:pPr>
    </w:p>
    <w:p w:rsidRDefault="00D879F9" w:rsidP="00D879F9" w:rsidR="00D879F9">
      <w:pPr>
        <w:rPr>
          <w:rFonts w:cs="Arial" w:hAnsi="Arial" w:ascii="Arial"/>
        </w:rPr>
      </w:pPr>
    </w:p>
    <w:p w:rsidRDefault="00D879F9" w:rsidP="00D879F9" w:rsidR="00D879F9">
      <w:pPr>
        <w:rPr>
          <w:rFonts w:cs="Arial" w:hAnsi="Arial" w:ascii="Arial"/>
        </w:rPr>
      </w:pPr>
    </w:p>
    <w:p w:rsidRDefault="00D879F9" w:rsidP="00D879F9" w:rsidR="00D879F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879F9" w:rsidP="00D879F9" w:rsidR="00D879F9">
      <w:pPr>
        <w:jc w:val="both"/>
        <w:rPr>
          <w:rFonts w:cs="Arial" w:eastAsia="Times New Roman" w:hAnsi="Arial" w:ascii="Arial"/>
        </w:rPr>
      </w:pPr>
    </w:p>
    <w:p w:rsidRDefault="00D879F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9F9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7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St-263/2016-3</izvorni_sadrzaj>
    <derivirana_varijabla naziv="DomainObject.Oznaka_1">St-263/2016-3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AGROEKOLOŠKA ZADRUGA KOSTANJEVAC poljoprivredna zadruga, Kostanjevac zastupanog po punomoćniku Petar Malvić</izvorni_sadrzaj>
    <derivirana_varijabla naziv="DomainObject.Predmet.ProtustrankaFormated_1">  AGROEKOLOŠKA ZADRUGA KOSTANJEVAC poljoprivredna zadruga, Kostanjevac zastupanog po punomoćniku Petar Malvić</derivirana_varijabla>
  </DomainObject.Predmet.ProtustrankaFormated>
  <DomainObject.Predmet.ProtustrankaFormatedOIB>
    <izvorni_sadrzaj>  AGROEKOLOŠKA ZADRUGA KOSTANJEVAC poljoprivredna zadruga, Kostanjevac, OIB 60108060577 zastupanog po punomoćniku Petar Malvić</izvorni_sadrzaj>
    <derivirana_varijabla naziv="DomainObject.Predmet.ProtustrankaFormatedOIB_1">  AGROEKOLOŠKA ZADRUGA KOSTANJEVAC poljoprivredna zadruga, Kostanjevac, OIB 60108060577 zastupanog po punomoćniku Petar Malvić</derivirana_varijabla>
  </DomainObject.Predmet.ProtustrankaFormatedOIB>
  <DomainObject.Predmet.ProtustrankaFormatedWithAdress>
    <izvorni_sadrzaj> AGROEKOLOŠKA ZADRUGA KOSTANJEVAC poljoprivredna zadruga, Kostanjevac, Kostanjevac 68, 43280 Kostanjevac zastupanog po punomoćniku Petar Malvić</izvorni_sadrzaj>
    <derivirana_varijabla naziv="DomainObject.Predmet.ProtustrankaFormatedWithAdress_1"> AGROEKOLOŠKA ZADRUGA KOSTANJEVAC poljoprivredna zadruga, Kostanjevac, Kostanjevac 68, 43280 Kostanjevac zastupanog po punomoćniku Petar Malvić</derivirana_varijabla>
  </DomainObject.Predmet.ProtustrankaFormatedWithAdress>
  <DomainObject.Predmet.ProtustrankaFormatedWithAdressOIB>
    <izvorni_sadrzaj> AGROEKOLOŠKA ZADRUGA KOSTANJEVAC poljoprivredna zadruga, Kostanjevac, OIB 60108060577, Kostanjevac 68, 43280 Kostanjevac zastupanog po punomoćniku Petar Malvić</izvorni_sadrzaj>
    <derivirana_varijabla naziv="DomainObject.Predmet.ProtustrankaFormatedWithAdressOIB_1"> AGROEKOLOŠKA ZADRUGA KOSTANJEVAC poljoprivredna zadruga, Kostanjevac, OIB 60108060577, Kostanjevac 68, 43280 Kostanjevac zastupanog po punomoćniku Petar Malvić</derivirana_varijabla>
  </DomainObject.Predmet.ProtustrankaFormatedWithAdressOIB>
  <DomainObject.Predmet.ProtustrankaWithAdress>
    <izvorni_sadrzaj>AGROEKOLOŠKA ZADRUGA KOSTANJEVAC poljoprivredna zadruga, Kostanjevac Kostanjevac 68, 43280 Kostanjevac</izvorni_sadrzaj>
    <derivirana_varijabla naziv="DomainObject.Predmet.ProtustrankaWithAdress_1">AGROEKOLOŠKA ZADRUGA KOSTANJEVAC poljoprivredna zadruga, Kostanjevac Kostanjevac 68, 43280 Kostanjevac</derivirana_varijabla>
  </DomainObject.Predmet.ProtustrankaWithAdress>
  <DomainObject.Predmet.ProtustrankaWithAdressOIB>
    <izvorni_sadrzaj>AGROEKOLOŠKA ZADRUGA KOSTANJEVAC poljoprivredna zadruga, Kostanjevac, OIB 60108060577, Kostanjevac 68, 43280 Kostanjevac</izvorni_sadrzaj>
    <derivirana_varijabla naziv="DomainObject.Predmet.ProtustrankaWithAdressOIB_1">AGROEKOLOŠKA ZADRUGA KOSTANJEVAC poljoprivredna zadruga, Kostanjevac, OIB 60108060577, Kostanjevac 68, 43280 Kostanjevac</derivirana_varijabla>
  </DomainObject.Predmet.ProtustrankaWithAdressOIB>
  <DomainObject.Predmet.ProtustrankaNazivFormated>
    <izvorni_sadrzaj>AGROEKOLOŠKA ZADRUGA KOSTANJEVAC poljoprivredna zadruga, Kostanjevac</izvorni_sadrzaj>
    <derivirana_varijabla naziv="DomainObject.Predmet.ProtustrankaNazivFormated_1">AGROEKOLOŠKA ZADRUGA KOSTANJEVAC poljoprivredna zadruga, Kostanjevac</derivirana_varijabla>
  </DomainObject.Predmet.ProtustrankaNazivFormated>
  <DomainObject.Predmet.ProtustrankaNazivFormatedOIB>
    <izvorni_sadrzaj>AGROEKOLOŠKA ZADRUGA KOSTANJEVAC poljoprivredna zadruga, Kostanjevac, OIB 60108060577</izvorni_sadrzaj>
    <derivirana_varijabla naziv="DomainObject.Predmet.ProtustrankaNazivFormatedOIB_1">AGROEKOLOŠKA ZADRUGA KOSTANJEVAC poljoprivredna zadruga, Kostanjevac, OIB 60108060577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AGROEKOLOŠKA ZADRUGA KOSTANJEVAC poljoprivredna zadruga, Kostanjevac zastupanog po punomoćniku Petar Malvić</item>
    </izvorni_sadrzaj>
    <derivirana_varijabla naziv="DomainObject.Predmet.ProtuStrankaListFormated_1">
      <item>AGROEKOLOŠKA ZADRUGA KOSTANJEVAC poljoprivredna zadruga, Kostanjevac zastupanog po punomoćniku Petar Malvić</item>
    </derivirana_varijabla>
  </DomainObject.Predmet.ProtuStrankaListFormated>
  <DomainObject.Predmet.ProtuStrankaListFormatedOIB>
    <izvorni_sadrzaj>
      <item>AGROEKOLOŠKA ZADRUGA KOSTANJEVAC poljoprivredna zadruga, Kostanjevac, OIB 60108060577 zastupanog po punomoćniku Petar Malvić</item>
    </izvorni_sadrzaj>
    <derivirana_varijabla naziv="DomainObject.Predmet.ProtuStrankaListFormatedOIB_1">
      <item>AGROEKOLOŠKA ZADRUGA KOSTANJEVAC poljoprivredna zadruga, Kostanjevac, OIB 60108060577 zastupanog po punomoćniku Petar Malvić</item>
    </derivirana_varijabla>
  </DomainObject.Predmet.ProtuStrankaListFormatedOIB>
  <DomainObject.Predmet.ProtuStrankaListFormatedWithAdress>
    <izvorni_sadrzaj>
      <item>AGROEKOLOŠKA ZADRUGA KOSTANJEVAC poljoprivredna zadruga, Kostanjevac, Kostanjevac 68, 43280 Kostanjevac zastupanog po punomoćniku Petar Malvić</item>
    </izvorni_sadrzaj>
    <derivirana_varijabla naziv="DomainObject.Predmet.ProtuStrankaListFormatedWithAdress_1">
      <item>AGROEKOLOŠKA ZADRUGA KOSTANJEVAC poljoprivredna zadruga, Kostanjevac, Kostanjevac 68, 43280 Kostanjevac zastupanog po punomoćniku Petar Malvić</item>
    </derivirana_varijabla>
  </DomainObject.Predmet.ProtuStrankaListFormatedWithAdress>
  <DomainObject.Predmet.ProtuStrankaListFormatedWithAdressOIB>
    <izvorni_sadrzaj>
      <item>AGROEKOLOŠKA ZADRUGA KOSTANJEVAC poljoprivredna zadruga, Kostanjevac, OIB 60108060577, Kostanjevac 68, 43280 Kostanjevac zastupanog po punomoćniku Petar Malvić</item>
    </izvorni_sadrzaj>
    <derivirana_varijabla naziv="DomainObject.Predmet.ProtuStrankaListFormatedWithAdressOIB_1">
      <item>AGROEKOLOŠKA ZADRUGA KOSTANJEVAC poljoprivredna zadruga, Kostanjevac, OIB 60108060577, Kostanjevac 68, 43280 Kostanjevac zastupanog po punomoćniku Petar Malvić</item>
    </derivirana_varijabla>
  </DomainObject.Predmet.ProtuStrankaListFormatedWithAdressOIB>
  <DomainObject.Predmet.ProtuStrankaListNazivFormated>
    <izvorni_sadrzaj>
      <item>AGROEKOLOŠKA ZADRUGA KOSTANJEVAC poljoprivredna zadruga, Kostanjevac</item>
    </izvorni_sadrzaj>
    <derivirana_varijabla naziv="DomainObject.Predmet.ProtuStrankaListNazivFormated_1">
      <item>AGROEKOLOŠKA ZADRUGA KOSTANJEVAC poljoprivredna zadruga, Kostanjevac</item>
    </derivirana_varijabla>
  </DomainObject.Predmet.ProtuStrankaListNazivFormated>
  <DomainObject.Predmet.ProtuStrankaListNazivFormatedOIB>
    <izvorni_sadrzaj>
      <item>AGROEKOLOŠKA ZADRUGA KOSTANJEVAC poljoprivredna zadruga, Kostanjevac, OIB 60108060577</item>
    </izvorni_sadrzaj>
    <derivirana_varijabla naziv="DomainObject.Predmet.ProtuStrankaListNazivFormatedOIB_1">
      <item>AGROEKOLOŠKA ZADRUGA KOSTANJEVAC poljoprivredna zadruga, Kostanjevac, OIB 60108060577</item>
    </derivirana_varijabla>
  </DomainObject.Predmet.ProtuStrankaListNazivFormatedOIB>
  <DomainObject.Predmet.OstaliListFormated>
    <izvorni_sadrzaj>
      <item>Petar Malvić punomoćnik sudionika u postupku AGROEKOLOŠKA ZADRUGA KOSTANJEVAC poljoprivredna zadruga, Kostanjevac</item>
    </izvorni_sadrzaj>
    <derivirana_varijabla naziv="DomainObject.Predmet.OstaliListFormated_1">
      <item>Petar Malvić punomoćnik sudionika u postupku AGROEKOLOŠKA ZADRUGA KOSTANJEVAC poljoprivredna zadruga, Kostanjevac</item>
    </derivirana_varijabla>
  </DomainObject.Predmet.OstaliListFormated>
  <DomainObject.Predmet.OstaliListFormatedOIB>
    <izvorni_sadrzaj>
      <item>Petar Malvić, OIB 49285633722 punomoćnik sudionika u postupku AGROEKOLOŠKA ZADRUGA KOSTANJEVAC poljoprivredna zadruga, Kostanjevac</item>
    </izvorni_sadrzaj>
    <derivirana_varijabla naziv="DomainObject.Predmet.OstaliListFormatedOIB_1">
      <item>Petar Malvić, OIB 49285633722 punomoćnik sudionika u postupku AGROEKOLOŠKA ZADRUGA KOSTANJEVAC poljoprivredna zadruga, Kostanjevac</item>
    </derivirana_varijabla>
  </DomainObject.Predmet.OstaliListFormatedOIB>
  <DomainObject.Predmet.OstaliListFormatedWithAdress>
    <izvorni_sadrzaj>
      <item>Petar Malvić, Kostanjevac 66., 43280 Kostanjevac punomoćnik sudionika u postupku AGROEKOLOŠKA ZADRUGA KOSTANJEVAC poljoprivredna zadruga, Kostanjevac</item>
    </izvorni_sadrzaj>
    <derivirana_varijabla naziv="DomainObject.Predmet.OstaliListFormatedWithAdress_1">
      <item>Petar Malvić, Kostanjevac 66., 43280 Kostanjevac punomoćnik sudionika u postupku AGROEKOLOŠKA ZADRUGA KOSTANJEVAC poljoprivredna zadruga, Kostanjevac</item>
    </derivirana_varijabla>
  </DomainObject.Predmet.OstaliListFormatedWithAdress>
  <DomainObject.Predmet.OstaliListFormatedWithAdressOIB>
    <izvorni_sadrzaj>
      <item>Petar Malvić, OIB 49285633722, Kostanjevac 66., 43280 Kostanjevac punomoćnik sudionika u postupku AGROEKOLOŠKA ZADRUGA KOSTANJEVAC poljoprivredna zadruga, Kostanjevac</item>
    </izvorni_sadrzaj>
    <derivirana_varijabla naziv="DomainObject.Predmet.OstaliListFormatedWithAdressOIB_1">
      <item>Petar Malvić, OIB 49285633722, Kostanjevac 66., 43280 Kostanjevac punomoćnik sudionika u postupku AGROEKOLOŠKA ZADRUGA KOSTANJEVAC poljoprivredna zadruga, Kostanjevac</item>
    </derivirana_varijabla>
  </DomainObject.Predmet.OstaliListFormatedWithAdressOIB>
  <DomainObject.Predmet.OstaliListNazivFormated>
    <izvorni_sadrzaj>
      <item>Petar Malvić</item>
    </izvorni_sadrzaj>
    <derivirana_varijabla naziv="DomainObject.Predmet.OstaliListNazivFormated_1">
      <item>Petar Malvić</item>
    </derivirana_varijabla>
  </DomainObject.Predmet.OstaliListNazivFormated>
  <DomainObject.Predmet.OstaliListNazivFormatedOIB>
    <izvorni_sadrzaj>
      <item>Petar Malvić, OIB 49285633722</item>
    </izvorni_sadrzaj>
    <derivirana_varijabla naziv="DomainObject.Predmet.OstaliListNazivFormatedOIB_1">
      <item>Petar Malvić, OIB 49285633722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St-263/2016-3</izvorni_sadrzaj>
    <derivirana_varijabla naziv="DomainObject.PoslovniBrojDokumenta_1">St-263/2016-3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AGROEKOLOŠKA ZADRUGA KOSTANJEVAC poljoprivredna zadruga, Kostanjevac</izvorni_sadrzaj>
    <derivirana_varijabla naziv="DomainObject.Predmet.ProtustrankaIDrugi_1">AGROEKOLOŠKA ZADRUGA KOSTANJEVAC poljoprivredna zadruga, Kostanjevac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AGROEKOLOŠKA ZADRUGA KOSTANJEVAC poljoprivredna zadruga, Kostanjevac, OIB 60108060577, Kostanjevac 68, 43280 Kostanjevac</izvorni_sadrzaj>
    <derivirana_varijabla naziv="DomainObject.Predmet.ProtustrankaIDrugiAdressOIB_1">AGROEKOLOŠKA ZADRUGA KOSTANJEVAC poljoprivredna zadruga, Kostanjevac, OIB 60108060577, Kostanjevac 68,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AGROEKOLOŠKA ZADRUGA KOSTANJEVAC poljoprivredna zadruga, Kostanjevac</item>
      <item>Petar Malvić</item>
    </izvorni_sadrzaj>
    <derivirana_varijabla naziv="DomainObject.Predmet.SudioniciListNaziv_1">
      <item>FINA, RC ZAGREB, Podružnica Bjelovar</item>
      <item>AGROEKOLOŠKA ZADRUGA KOSTANJEVAC poljoprivredna zadruga, Kostanjevac</item>
      <item>Petar Malvić</item>
    </derivirana_varijabla>
  </DomainObject.Predmet.SudioniciListNaziv>
  <DomainObject.Predmet.SudioniciListAdressOIB>
    <izvorni_sadrzaj>
      <item>FINA, RC ZAGREB, Podružnica Bjelovar, OIB 85821130368, F. Supila 4,43000 Bjelovar</item>
      <item>AGROEKOLOŠKA ZADRUGA KOSTANJEVAC poljoprivredna zadruga, Kostanjevac, OIB 60108060577, Kostanjevac 68,43280 Kostanjevac</item>
      <item>Petar Malvić, OIB 49285633722, Kostanjevac 66.,43280 Kostanjevac</item>
    </izvorni_sadrzaj>
    <derivirana_varijabla naziv="DomainObject.Predmet.SudioniciListAdressOIB_1">
      <item>FINA, RC ZAGREB, Podružnica Bjelovar, OIB 85821130368, F. Supila 4,43000 Bjelovar</item>
      <item>AGROEKOLOŠKA ZADRUGA KOSTANJEVAC poljoprivredna zadruga, Kostanjevac, OIB 60108060577, Kostanjevac 68,43280 Kostanjevac</item>
      <item>Petar Malvić, OIB 49285633722, Kostanjevac 66.,43280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95F45-0AC3-422E-B373-7370B4B43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5512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2016-04-21T10:07:00Z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