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6cd" w14:paraId="f07f6cd" w:rsidRDefault="009D63CE" w:rsidP="009D63CE" w:rsidR="009D63C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9D63CE" w:rsidP="009D63CE" w:rsidR="009D63CE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</w:t>
      </w:r>
      <w:r w:rsidR="00E95172">
        <w:rPr>
          <w:b/>
          <w:color w:val="222222"/>
        </w:rPr>
        <w:t>2260/2016-23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9D63CE" w:rsidP="009D63CE" w:rsidR="009D63C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D63CE" w:rsidP="009D63CE" w:rsidR="009D63CE">
      <w:pPr>
        <w:ind w:firstLine="708"/>
        <w:jc w:val="both"/>
        <w:rPr>
          <w:color w:val="222222"/>
        </w:rPr>
      </w:pPr>
    </w:p>
    <w:p w:rsidRDefault="009D63CE" w:rsidP="009D63CE" w:rsidR="009D63CE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</w:rPr>
        <w:t>STROJOTEHNA d.o.o., Slavonski Brod, E. Kumičića 34, OIB: 99480706854,</w:t>
      </w:r>
      <w:r>
        <w:rPr>
          <w:color w:val="222222"/>
        </w:rPr>
        <w:t xml:space="preserve"> </w:t>
      </w:r>
      <w:r w:rsidR="00E95172">
        <w:rPr>
          <w:color w:val="222222"/>
        </w:rPr>
        <w:t>26</w:t>
      </w:r>
      <w:r w:rsidR="00D836EC">
        <w:rPr>
          <w:color w:val="222222"/>
        </w:rPr>
        <w:t xml:space="preserve">. </w:t>
      </w:r>
      <w:r w:rsidR="00E95172">
        <w:rPr>
          <w:color w:val="222222"/>
        </w:rPr>
        <w:t>siječnja</w:t>
      </w:r>
      <w:r w:rsidR="00CD64DC">
        <w:rPr>
          <w:color w:val="222222"/>
        </w:rPr>
        <w:t xml:space="preserve"> </w:t>
      </w:r>
      <w:r>
        <w:rPr>
          <w:color w:val="222222"/>
        </w:rPr>
        <w:t>201</w:t>
      </w:r>
      <w:r w:rsidR="00E95172">
        <w:rPr>
          <w:color w:val="222222"/>
        </w:rPr>
        <w:t>7</w:t>
      </w:r>
      <w:r>
        <w:rPr>
          <w:color w:val="222222"/>
        </w:rPr>
        <w:t>.</w:t>
      </w:r>
    </w:p>
    <w:p w:rsidRDefault="009D63CE" w:rsidP="009D63CE" w:rsidR="009D63CE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D63CE" w:rsidP="009D63CE" w:rsidR="009D63CE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CD64DC">
        <w:rPr>
          <w:b/>
          <w:color w:val="222222"/>
          <w:u w:val="single"/>
        </w:rPr>
        <w:t>6</w:t>
      </w:r>
      <w:r w:rsidRPr="009D63CE">
        <w:rPr>
          <w:b/>
          <w:color w:val="222222"/>
          <w:u w:val="single"/>
        </w:rPr>
        <w:t>.</w:t>
      </w:r>
      <w:r>
        <w:rPr>
          <w:b/>
          <w:color w:val="222222"/>
          <w:u w:val="single"/>
        </w:rPr>
        <w:t xml:space="preserve"> </w:t>
      </w:r>
      <w:r w:rsidR="00CD64DC">
        <w:rPr>
          <w:b/>
          <w:color w:val="222222"/>
          <w:u w:val="single"/>
        </w:rPr>
        <w:t>veljače</w:t>
      </w:r>
      <w:r>
        <w:rPr>
          <w:b/>
          <w:color w:val="222222"/>
          <w:u w:val="single"/>
        </w:rPr>
        <w:t xml:space="preserve"> 201</w:t>
      </w:r>
      <w:r w:rsidR="00CD64DC">
        <w:rPr>
          <w:b/>
          <w:color w:val="222222"/>
          <w:u w:val="single"/>
        </w:rPr>
        <w:t>7</w:t>
      </w:r>
      <w:r>
        <w:rPr>
          <w:b/>
          <w:color w:val="222222"/>
          <w:u w:val="single"/>
        </w:rPr>
        <w:t xml:space="preserve">. u </w:t>
      </w:r>
      <w:r w:rsidR="00CD64DC">
        <w:rPr>
          <w:b/>
          <w:color w:val="222222"/>
          <w:u w:val="single"/>
        </w:rPr>
        <w:t>9,30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</w:t>
      </w:r>
      <w:r w:rsidR="00CD64DC">
        <w:rPr>
          <w:color w:val="222222"/>
        </w:rPr>
        <w:t xml:space="preserve">ročište se poziva </w:t>
      </w:r>
      <w:r w:rsidR="00E95172">
        <w:rPr>
          <w:color w:val="222222"/>
        </w:rPr>
        <w:t xml:space="preserve">svjedok </w:t>
      </w:r>
      <w:r w:rsidR="00E95172" w:rsidRPr="00E95172">
        <w:rPr>
          <w:b/>
          <w:color w:val="222222"/>
        </w:rPr>
        <w:t xml:space="preserve">Uroš </w:t>
      </w:r>
      <w:proofErr w:type="spellStart"/>
      <w:r w:rsidR="00E95172" w:rsidRPr="00E95172">
        <w:rPr>
          <w:b/>
          <w:color w:val="222222"/>
        </w:rPr>
        <w:t>Trojar</w:t>
      </w:r>
      <w:proofErr w:type="spellEnd"/>
      <w:r w:rsidR="00E95172" w:rsidRPr="00E95172">
        <w:rPr>
          <w:b/>
          <w:color w:val="222222"/>
        </w:rPr>
        <w:t>,</w:t>
      </w:r>
      <w:r w:rsidR="00E95172">
        <w:rPr>
          <w:b/>
          <w:color w:val="222222"/>
        </w:rPr>
        <w:t xml:space="preserve"> Slovenija, Ljubljana, Puhova Ulica 2</w:t>
      </w:r>
      <w:r w:rsidR="00E95172">
        <w:rPr>
          <w:color w:val="222222"/>
        </w:rPr>
        <w:t xml:space="preserve"> </w:t>
      </w:r>
      <w:r>
        <w:rPr>
          <w:b/>
          <w:color w:val="222222"/>
        </w:rPr>
        <w:t xml:space="preserve">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9D63CE" w:rsidP="009D63CE" w:rsidR="009D63C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</w:t>
      </w:r>
      <w:proofErr w:type="spellStart"/>
      <w:r w:rsidR="00E95172">
        <w:rPr>
          <w:color w:val="222222"/>
        </w:rPr>
        <w:t>mailom</w:t>
      </w:r>
      <w:proofErr w:type="spellEnd"/>
      <w:r w:rsidR="00E95172">
        <w:rPr>
          <w:color w:val="222222"/>
        </w:rPr>
        <w:t xml:space="preserve"> </w:t>
      </w:r>
      <w:proofErr w:type="spellStart"/>
      <w:r w:rsidR="00E95172">
        <w:rPr>
          <w:color w:val="222222"/>
        </w:rPr>
        <w:t>Marija.Jankovic</w:t>
      </w:r>
      <w:proofErr w:type="spellEnd"/>
      <w:r w:rsidR="00E95172">
        <w:rPr>
          <w:color w:val="222222"/>
        </w:rPr>
        <w:t>@tssb.pravosudje.hr,</w:t>
      </w:r>
      <w:r>
        <w:rPr>
          <w:color w:val="222222"/>
        </w:rPr>
        <w:t xml:space="preserve"> na gore navedeni broj spisa: </w:t>
      </w:r>
      <w:r>
        <w:rPr>
          <w:b/>
          <w:color w:val="222222"/>
        </w:rPr>
        <w:t>St-2260/2016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CD64DC" w:rsidP="009D63CE" w:rsidR="009D63CE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</w:t>
      </w:r>
      <w:r w:rsidR="00E95172">
        <w:rPr>
          <w:color w:val="222222"/>
        </w:rPr>
        <w:t>6</w:t>
      </w:r>
      <w:r w:rsidR="009D63CE">
        <w:rPr>
          <w:color w:val="222222"/>
        </w:rPr>
        <w:t>.</w:t>
      </w:r>
      <w:r>
        <w:rPr>
          <w:color w:val="222222"/>
        </w:rPr>
        <w:t xml:space="preserve"> </w:t>
      </w:r>
      <w:r w:rsidR="00E95172">
        <w:rPr>
          <w:color w:val="222222"/>
        </w:rPr>
        <w:t>siječnja</w:t>
      </w:r>
      <w:r w:rsidR="009D63CE">
        <w:rPr>
          <w:color w:val="222222"/>
        </w:rPr>
        <w:t xml:space="preserve"> 201</w:t>
      </w:r>
      <w:r w:rsidR="00E95172">
        <w:rPr>
          <w:color w:val="222222"/>
        </w:rPr>
        <w:t>7</w:t>
      </w:r>
      <w:r w:rsidR="009D63CE">
        <w:rPr>
          <w:color w:val="222222"/>
        </w:rPr>
        <w:t>.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9D63CE" w:rsidP="009D63CE" w:rsidR="009D63C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          </w:t>
      </w:r>
    </w:p>
    <w:p w:rsidRDefault="009D63CE" w:rsidP="009D63CE" w:rsidR="009D63CE" w:rsidRPr="00E95172">
      <w:pPr>
        <w:spacing w:beforeAutospacing="true" w:before="100"/>
        <w:rPr>
          <w:color w:val="222222"/>
          <w:sz w:val="20"/>
          <w:szCs w:val="20"/>
        </w:rPr>
      </w:pPr>
      <w:r w:rsidRPr="00E95172">
        <w:rPr>
          <w:color w:val="222222"/>
          <w:sz w:val="20"/>
          <w:szCs w:val="20"/>
        </w:rPr>
        <w:t xml:space="preserve">RJ. </w:t>
      </w:r>
    </w:p>
    <w:p w:rsidRDefault="009D63CE" w:rsidP="009D63CE" w:rsidR="009D63CE" w:rsidRPr="00E95172">
      <w:pPr>
        <w:spacing w:beforeAutospacing="true" w:before="100"/>
        <w:rPr>
          <w:color w:val="222222"/>
          <w:sz w:val="20"/>
          <w:szCs w:val="20"/>
        </w:rPr>
      </w:pPr>
      <w:r w:rsidRPr="00E95172">
        <w:rPr>
          <w:color w:val="222222"/>
          <w:sz w:val="20"/>
          <w:szCs w:val="20"/>
        </w:rPr>
        <w:t xml:space="preserve">-dostaviti, Fini, putem </w:t>
      </w:r>
      <w:proofErr w:type="spellStart"/>
      <w:r w:rsidRPr="00E95172">
        <w:rPr>
          <w:color w:val="222222"/>
          <w:sz w:val="20"/>
          <w:szCs w:val="20"/>
        </w:rPr>
        <w:t>eOglasne</w:t>
      </w:r>
      <w:proofErr w:type="spellEnd"/>
      <w:r w:rsidRPr="00E95172">
        <w:rPr>
          <w:color w:val="222222"/>
          <w:sz w:val="20"/>
          <w:szCs w:val="20"/>
        </w:rPr>
        <w:t xml:space="preserve"> ploče</w:t>
      </w:r>
      <w:r w:rsidR="00CD64DC" w:rsidRPr="00E95172">
        <w:rPr>
          <w:color w:val="222222"/>
          <w:sz w:val="20"/>
          <w:szCs w:val="20"/>
        </w:rPr>
        <w:t>, privremenom stečajnom upravitelju</w:t>
      </w:r>
      <w:r w:rsidRPr="00E95172">
        <w:rPr>
          <w:color w:val="222222"/>
          <w:sz w:val="20"/>
          <w:szCs w:val="20"/>
        </w:rPr>
        <w:t xml:space="preserve"> i direktoru putem pošte</w:t>
      </w:r>
    </w:p>
    <w:p w:rsidRDefault="009D63CE" w:rsidP="00E95172" w:rsidR="00DF570D">
      <w:pPr>
        <w:spacing w:beforeAutospacing="true" w:before="100"/>
      </w:pPr>
      <w:r w:rsidRPr="00E95172">
        <w:rPr>
          <w:color w:val="222222"/>
          <w:sz w:val="20"/>
          <w:szCs w:val="20"/>
        </w:rPr>
        <w:t xml:space="preserve">-objaviti zaključak na </w:t>
      </w:r>
      <w:proofErr w:type="spellStart"/>
      <w:r w:rsidRPr="00E95172">
        <w:rPr>
          <w:color w:val="222222"/>
          <w:sz w:val="20"/>
          <w:szCs w:val="20"/>
        </w:rPr>
        <w:t>eOglasnoj</w:t>
      </w:r>
      <w:proofErr w:type="spellEnd"/>
      <w:r w:rsidRPr="00E95172">
        <w:rPr>
          <w:color w:val="222222"/>
          <w:sz w:val="20"/>
          <w:szCs w:val="20"/>
        </w:rPr>
        <w:t xml:space="preserve"> ploči</w:t>
      </w:r>
    </w:p>
    <w:sectPr w:rsidR="00DF57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3CE"/>
    <w:rsid w:val="009D63CE"/>
    <w:rsid w:val="00CC5E19"/>
    <w:rsid w:val="00CD64DC"/>
    <w:rsid w:val="00D836EC"/>
    <w:rsid w:val="00DF570D"/>
    <w:rsid w:val="00E9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3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E19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E19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E19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E19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3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3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E19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E19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E19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E19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6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STROJOTEHNA d.o.o. za proizvodnju, montažu, popravak, trgovinu i usluge zastupanog po punomoćniku Branko Glas</izvorni_sadrzaj>
    <derivirana_varijabla naziv="DomainObject.Predmet.ProtustrankaFormated_1">  STROJOTEHNA d.o.o. za proizvodnju, montažu, popravak, trgovinu i usluge zastupanog po punomoćniku Branko Glas</derivirana_varijabla>
  </DomainObject.Predmet.ProtustrankaFormated>
  <DomainObject.Predmet.ProtustrankaFormatedOIB>
    <izvorni_sadrzaj>  STROJOTEHNA d.o.o. za proizvodnju, montažu, popravak, trgovinu i usluge, OIB 99480706854 zastupanog po punomoćniku Branko Glas</izvorni_sadrzaj>
    <derivirana_varijabla naziv="DomainObject.Predmet.ProtustrankaFormatedOIB_1">  STROJOTEHNA d.o.o. za proizvodnju, montažu, popravak, trgovinu i usluge, OIB 99480706854 zastupanog po punomoćniku Branko Glas</derivirana_varijabla>
  </DomainObject.Predmet.ProtustrankaFormatedOIB>
  <DomainObject.Predmet.ProtustrankaFormatedWithAdress>
    <izvorni_sadrzaj> STROJOTEHNA d.o.o. za proizvodnju, montažu, popravak, trgovinu i usluge, Eugena Kumičića 34, 35000 Slavonski Brod zastupanog po punomoćniku Branko Glas</izvorni_sadrzaj>
    <derivirana_varijabla naziv="DomainObject.Predmet.ProtustrankaFormatedWithAdress_1"> STROJOTEHNA d.o.o. za proizvodnju, montažu, popravak, trgovinu i usluge, Eugena Kumičića 34, 35000 Slavonski Brod zastupanog po punomoćniku Branko Glas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 zastupanog po punomoćniku Branko Glas</izvorni_sadrzaj>
    <derivirana_varijabla naziv="DomainObject.Predmet.ProtustrankaFormatedWithAdressOIB_1"> STROJOTEHNA d.o.o. za proizvodnju, montažu, popravak, trgovinu i usluge, OIB 99480706854, Eugena Kumičića 34, 35000 Slavonski Brod zastupanog po punomoćniku Branko Glas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 zastupanog po punomoćniku Branko Glas</item>
    </izvorni_sadrzaj>
    <derivirana_varijabla naziv="DomainObject.Predmet.ProtuStrankaListFormated_1">
      <item>STROJOTEHNA d.o.o. za proizvodnju, montažu, popravak, trgovinu i usluge zastupanog po punomoćniku Branko Glas</item>
    </derivirana_varijabla>
  </DomainObject.Predmet.ProtuStrankaListFormated>
  <DomainObject.Predmet.ProtuStrankaListFormatedOIB>
    <izvorni_sadrzaj>
      <item>STROJOTEHNA d.o.o. za proizvodnju, montažu, popravak, trgovinu i usluge, OIB 99480706854 zastupanog po punomoćniku Branko Glas</item>
    </izvorni_sadrzaj>
    <derivirana_varijabla naziv="DomainObject.Predmet.ProtuStrankaListFormatedOIB_1">
      <item>STROJOTEHNA d.o.o. za proizvodnju, montažu, popravak, trgovinu i usluge, OIB 99480706854 zastupanog po punomoćniku Branko Glas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 zastupanog po punomoćniku Branko Glas</item>
    </izvorni_sadrzaj>
    <derivirana_varijabla naziv="DomainObject.Predmet.ProtuStrankaListFormatedWithAdress_1">
      <item>STROJOTEHNA d.o.o. za proizvodnju, montažu, popravak, trgovinu i usluge, Eugena Kumičića 34, 35000 Slavonski Brod zastupanog po punomoćniku Branko Glas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 zastupanog po punomoćniku Branko Glas</item>
    </izvorni_sadrzaj>
    <derivirana_varijabla naziv="DomainObject.Predmet.ProtuStrankaListFormatedWithAdressOIB_1">
      <item>STROJOTEHNA d.o.o. za proizvodnju, montažu, popravak, trgovinu i usluge, OIB 99480706854, Eugena Kumičića 34, 35000 Slavonski Brod zastupanog po punomoćniku Branko Glas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>
      <item>Branko Glas punomoćnik sudionika u postupku STROJOTEHNA d.o.o. za proizvodnju, montažu, popravak, trgovinu i usluge</item>
    </izvorni_sadrzaj>
    <derivirana_varijabla naziv="DomainObject.Predmet.OstaliListFormated_1">
      <item>Branko Glas punomoćnik sudionika u postupku STROJOTEHNA d.o.o. za proizvodnju, montažu, popravak, trgovinu i usluge</item>
    </derivirana_varijabla>
  </DomainObject.Predmet.OstaliListFormated>
  <DomainObject.Predmet.OstaliListFormatedOIB>
    <izvorni_sadrzaj>
      <item>Branko Glas punomoćnik sudionika u postupku STROJOTEHNA d.o.o. za proizvodnju, montažu, popravak, trgovinu i usluge</item>
    </izvorni_sadrzaj>
    <derivirana_varijabla naziv="DomainObject.Predmet.OstaliListFormatedOIB_1">
      <item>Branko Glas punomoćnik sudionika u postupku STROJOTEHNA d.o.o. za proizvodnju, montažu, popravak, trgovinu i usluge</item>
    </derivirana_varijabla>
  </DomainObject.Predmet.OstaliListFormatedOIB>
  <DomainObject.Predmet.OstaliListFormatedWithAdress>
    <izvorni_sadrzaj>
      <item>Branko Glas punomoćnik sudionika u postupku STROJOTEHNA d.o.o. za proizvodnju, montažu, popravak, trgovinu i usluge</item>
    </izvorni_sadrzaj>
    <derivirana_varijabla naziv="DomainObject.Predmet.OstaliListFormatedWithAdress_1">
      <item>Branko Glas punomoćnik sudionika u postupku STROJOTEHNA d.o.o. za proizvodnju, montažu, popravak, trgovinu i usluge</item>
    </derivirana_varijabla>
  </DomainObject.Predmet.OstaliListFormatedWithAdress>
  <DomainObject.Predmet.OstaliListFormatedWithAdressOIB>
    <izvorni_sadrzaj>
      <item>Branko Glas punomoćnik sudionika u postupku STROJOTEHNA d.o.o. za proizvodnju, montažu, popravak, trgovinu i usluge</item>
    </izvorni_sadrzaj>
    <derivirana_varijabla naziv="DomainObject.Predmet.OstaliListFormatedWithAdressOIB_1">
      <item>Branko Glas punomoćnik sudionika u postupku STROJOTEHNA d.o.o. za proizvodnju, montažu, popravak, trgovinu i usluge</item>
    </derivirana_varijabla>
  </DomainObject.Predmet.OstaliListFormatedWithAdressOIB>
  <DomainObject.Predmet.OstaliListNazivFormated>
    <izvorni_sadrzaj>
      <item>Branko Glas</item>
    </izvorni_sadrzaj>
    <derivirana_varijabla naziv="DomainObject.Predmet.OstaliListNazivFormated_1">
      <item>Branko Glas</item>
    </derivirana_varijabla>
  </DomainObject.Predmet.OstaliListNazivFormated>
  <DomainObject.Predmet.OstaliListNazivFormatedOIB>
    <izvorni_sadrzaj>
      <item>Branko Glas</item>
    </izvorni_sadrzaj>
    <derivirana_varijabla naziv="DomainObject.Predmet.OstaliListNazivFormatedOIB_1">
      <item>Branko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STROJOTEHNA d.o.o. za proizvodnju, montažu, popravak, trgovinu i usluge</item>
      <item>Branko Glas</item>
    </izvorni_sadrzaj>
    <derivirana_varijabla naziv="DomainObject.Predmet.SudioniciListNaziv_1">
      <item>Financijska agencija</item>
      <item>STROJOTEHNA d.o.o. za proizvodnju, montažu, popravak, trgovinu i usluge</item>
      <item>Branko Glas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  <item>, OIB null</item>
    </izvorni_sadrzaj>
    <derivirana_varijabla naziv="DomainObject.Predmet.SudioniciListNazivOIB_1">
      <item>, OIB 85821130368</item>
      <item>, OIB 99480706854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254</properties:Words>
  <properties:Characters>1400</properties:Characters>
  <properties:Lines>32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2016-09-29T07:08:00Z</dcterms:created>
  <dc:creator>wsadmin</dc:creator>
  <cp:lastModifiedBy>wsadmin</cp:lastModifiedBy>
  <cp:lastPrinted>2017-01-26T08:46:00Z</cp:lastPrinted>
  <dcterms:modified xmlns:xsi="http://www.w3.org/2001/XMLSchema-instance" xsi:type="dcterms:W3CDTF">2017-01-26T08:47:00Z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