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e7f3" w14:paraId="32be7f3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 w:rsidR="00680CF4">
        <w:t>1567</w:t>
      </w:r>
      <w:r w:rsidR="006D254D" w:rsidRPr="003D4D89">
        <w:t>/</w:t>
      </w:r>
      <w:r w:rsidR="00006672" w:rsidRPr="003D4D89">
        <w:t>17</w:t>
      </w:r>
      <w:r w:rsidR="00680CF4">
        <w:t>-2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4B741D" w:rsidR="00094230" w:rsidRPr="003D4D89">
      <w:pPr>
        <w:jc w:val="both"/>
      </w:pPr>
      <w:r w:rsidRPr="003D4D89">
        <w:tab/>
        <w:t>Trgovački sud u Osijeku, po stečajno</w:t>
      </w:r>
      <w:r w:rsidR="00214478" w:rsidRPr="003D4D89">
        <w:t>j</w:t>
      </w:r>
      <w:r w:rsidRPr="003D4D89">
        <w:t xml:space="preserve"> </w:t>
      </w:r>
      <w:r w:rsidR="00214478" w:rsidRPr="003D4D89">
        <w:t>sutkinji</w:t>
      </w:r>
      <w:r w:rsidRPr="003D4D89">
        <w:t xml:space="preserve"> </w:t>
      </w:r>
      <w:r w:rsidR="0013209D" w:rsidRPr="003D4D89">
        <w:t>Nadi Roso</w:t>
      </w:r>
      <w:r w:rsidR="00366021" w:rsidRPr="003D4D89">
        <w:t xml:space="preserve">, </w:t>
      </w:r>
      <w:r w:rsidR="00B0432C" w:rsidRPr="003D4D89">
        <w:rPr>
          <w:color w:val="000000"/>
        </w:rPr>
        <w:t xml:space="preserve">u stečajnom postupku predlagatelja-vjerovnika: </w:t>
      </w:r>
      <w:r w:rsidR="00006672" w:rsidRPr="003D4D89">
        <w:rPr>
          <w:color w:val="000000"/>
        </w:rPr>
        <w:t xml:space="preserve">RH Ministarstvo financija, Porezna uprava, Područni ured Slavonija i Baranja OIB: 18683136487 zastupana po Županijsko državnom odvjetništvu u </w:t>
      </w:r>
      <w:r w:rsidR="0011471C">
        <w:rPr>
          <w:color w:val="000000"/>
        </w:rPr>
        <w:t xml:space="preserve">Osijeku </w:t>
      </w:r>
      <w:r w:rsidR="00B0432C" w:rsidRPr="003D4D89">
        <w:rPr>
          <w:color w:val="000000"/>
        </w:rPr>
        <w:t xml:space="preserve">za otvaranje stečajnog postupka nad dužnikom </w:t>
      </w:r>
      <w:r w:rsidR="00680CF4">
        <w:t>ŠPORTSKO UDIČARSKO DRUŠTVO „ŠARAN“, Našice, Sokolska 51, RB: 14000528, OIB: 61660924317</w:t>
      </w:r>
      <w:r w:rsidR="00555D95" w:rsidRPr="003D4D89">
        <w:t xml:space="preserve">, </w:t>
      </w:r>
      <w:r w:rsidR="00B00E84" w:rsidRPr="003D4D89">
        <w:t>d</w:t>
      </w:r>
      <w:r w:rsidR="006D64E6" w:rsidRPr="003D4D89">
        <w:t xml:space="preserve">ana </w:t>
      </w:r>
      <w:r w:rsidR="00680CF4">
        <w:t>17.</w:t>
      </w:r>
      <w:r w:rsidR="00A928E1" w:rsidRPr="003D4D89">
        <w:t xml:space="preserve"> </w:t>
      </w:r>
      <w:r w:rsidR="00A72807">
        <w:t>studenog</w:t>
      </w:r>
      <w:r w:rsidR="00A928E1" w:rsidRPr="003D4D89">
        <w:t xml:space="preserve"> </w:t>
      </w:r>
      <w:r w:rsidR="000B4C0A">
        <w:t>2017.</w:t>
      </w: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11471C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680CF4">
        <w:t>ŠPORTSKO UDIČARSKO DRUŠTVO „ŠARAN“, Našice, Sokolska 51, RB: 14000528, OIB: 61660924317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11471C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680CF4">
        <w:t>25. siječnja 2018</w:t>
      </w:r>
      <w:r w:rsidR="0037616B" w:rsidRPr="003D4D89">
        <w:t>.</w:t>
      </w:r>
      <w:r w:rsidR="00A928E1" w:rsidRPr="003D4D89">
        <w:t>g.</w:t>
      </w:r>
      <w:r w:rsidR="00A72807">
        <w:t xml:space="preserve"> u </w:t>
      </w:r>
      <w:r w:rsidR="00680CF4">
        <w:t>10:30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</w:p>
    <w:p w:rsidRDefault="004B741D" w:rsidP="005475C8" w:rsidR="006C2276" w:rsidRPr="005475C8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680CF4">
        <w:t>Blanka Gambiraža, Osijek, Šamačka 9/I, OIB: 81085118009</w:t>
      </w:r>
      <w:r w:rsidR="005475C8" w:rsidRPr="005475C8">
        <w:t>.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5A7923" w:rsidR="008E4797">
      <w:pPr>
        <w:pStyle w:val="Tijeloteksta"/>
      </w:pPr>
      <w:r w:rsidRPr="003D4D89">
        <w:tab/>
        <w:t>Predlagatelj</w:t>
      </w:r>
      <w:r w:rsidR="00F53228">
        <w:t>i</w:t>
      </w:r>
      <w:r w:rsidR="008E4797">
        <w:t xml:space="preserve"> </w:t>
      </w:r>
      <w:r w:rsidR="00B0432C" w:rsidRPr="003D4D89">
        <w:t>vjerovni</w:t>
      </w:r>
      <w:r w:rsidR="008E4797">
        <w:t>k</w:t>
      </w:r>
      <w:r w:rsidR="00B0432C" w:rsidRPr="003D4D89">
        <w:t xml:space="preserve">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EF5439" w:rsidRPr="003D4D89">
        <w:t xml:space="preserve">, dana </w:t>
      </w:r>
      <w:r w:rsidR="00680CF4">
        <w:t>15</w:t>
      </w:r>
      <w:r w:rsidR="00A72807">
        <w:t>. rujna</w:t>
      </w:r>
      <w:r w:rsidR="00501209" w:rsidRPr="003D4D89">
        <w:t xml:space="preserve"> 2017</w:t>
      </w:r>
      <w:r w:rsidR="005868BA" w:rsidRPr="003D4D89">
        <w:t>.</w:t>
      </w:r>
      <w:r w:rsidR="00BD529C">
        <w:t>g.</w:t>
      </w:r>
      <w:r w:rsidR="006C2276" w:rsidRPr="003D4D89">
        <w:t xml:space="preserve"> </w:t>
      </w:r>
      <w:r w:rsidR="008E4797">
        <w:t xml:space="preserve">podnijela je </w:t>
      </w:r>
      <w:r w:rsidR="008E4797" w:rsidRPr="003D4D89">
        <w:t>na</w:t>
      </w:r>
      <w:r w:rsidR="00AE76B5">
        <w:t xml:space="preserve"> propisanom obrascu prijedlog 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8E4797" w:rsidR="008E4797" w:rsidRPr="003D4D89">
      <w:pPr>
        <w:jc w:val="right"/>
      </w:pPr>
      <w:r>
        <w:lastRenderedPageBreak/>
        <w:t>6</w:t>
      </w:r>
      <w:r w:rsidRPr="003D4D89">
        <w:t xml:space="preserve"> St-</w:t>
      </w:r>
      <w:r w:rsidR="00680CF4">
        <w:t>1567</w:t>
      </w:r>
      <w:r w:rsidRPr="003D4D89">
        <w:t>/17-</w:t>
      </w:r>
      <w:r w:rsidR="00680CF4">
        <w:t>2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AE76B5" w:rsidP="005A7923" w:rsidR="000B4C0A">
      <w:pPr>
        <w:pStyle w:val="Tijeloteksta"/>
      </w:pPr>
      <w:r>
        <w:t>za otvaranje</w:t>
      </w:r>
      <w:r w:rsidR="008E4797" w:rsidRPr="003D4D89">
        <w:t xml:space="preserve"> stečajnog postupka nad dužnikom </w:t>
      </w:r>
      <w:r w:rsidR="00680CF4">
        <w:t>ŠPORTSKO UDIČARSKO DRUŠTVO „ŠARAN“, Našice, Sokolska 51, RB: 14000528, OIB: 61660924317</w:t>
      </w:r>
      <w:r w:rsidR="008E4797">
        <w:t>.</w:t>
      </w:r>
    </w:p>
    <w:p w:rsidRDefault="008E4797" w:rsidP="000B4C0A" w:rsidR="008E4797">
      <w:pPr>
        <w:jc w:val="right"/>
      </w:pPr>
    </w:p>
    <w:p w:rsidRDefault="00214478" w:rsidP="000B4C0A" w:rsidR="00214478" w:rsidRPr="003D4D89">
      <w:pPr>
        <w:pStyle w:val="Tijeloteksta"/>
        <w:ind w:firstLine="708"/>
      </w:pPr>
      <w:r w:rsidRPr="003D4D89">
        <w:t xml:space="preserve">U prijedlogu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AE76B5">
        <w:rPr>
          <w:color w:val="000000"/>
        </w:rPr>
        <w:t xml:space="preserve">, </w:t>
      </w:r>
      <w:r w:rsidR="00006672" w:rsidRPr="003D4D89">
        <w:rPr>
          <w:color w:val="000000"/>
        </w:rPr>
        <w:t xml:space="preserve">zastupana po Županijsko državnom odvjetništvu u </w:t>
      </w:r>
      <w:r w:rsidR="008E4797">
        <w:rPr>
          <w:color w:val="000000"/>
        </w:rPr>
        <w:t>Osijeku</w:t>
      </w:r>
      <w:r w:rsidR="000B4C0A">
        <w:rPr>
          <w:color w:val="000000"/>
        </w:rPr>
        <w:t xml:space="preserve"> </w:t>
      </w:r>
      <w:r w:rsidRPr="003D4D89">
        <w:t>navod</w:t>
      </w:r>
      <w:r w:rsidR="008E4797">
        <w:t>i</w:t>
      </w:r>
      <w:r w:rsidR="000B4C0A">
        <w:t xml:space="preserve"> </w:t>
      </w:r>
      <w:r w:rsidRPr="003D4D89">
        <w:t xml:space="preserve"> da </w:t>
      </w:r>
      <w:r w:rsidR="000B4C0A">
        <w:t>prema dužniku imaju tražbinu a da je dužnik nesposoban za plaćanje o čemu u spis dostavljaju materijalnu dokumentaciju</w:t>
      </w:r>
      <w:r w:rsidR="008E4797">
        <w:t xml:space="preserve">. 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133EE5" w:rsidR="00133EE5" w:rsidRPr="003D4D89">
      <w:pPr>
        <w:ind w:firstLine="708"/>
        <w:jc w:val="both"/>
      </w:pPr>
      <w:r w:rsidRPr="003D4D89">
        <w:t xml:space="preserve">Također, temeljem čl. 115. st. 2. citiranog zakona imenovan je privremeni stečajni upravitelj u osobi </w:t>
      </w:r>
      <w:r w:rsidR="00680CF4">
        <w:t xml:space="preserve">Blanka Gambiraža </w:t>
      </w:r>
      <w:r w:rsidR="005475C8" w:rsidRPr="005475C8">
        <w:t>iz Osijeka</w:t>
      </w:r>
      <w:r w:rsidR="008E4797" w:rsidRPr="005475C8">
        <w:t xml:space="preserve">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680CF4">
        <w:t>17</w:t>
      </w:r>
      <w:r w:rsidR="005868BA" w:rsidRPr="003D4D89">
        <w:t>.</w:t>
      </w:r>
      <w:r w:rsidR="00A72807">
        <w:t xml:space="preserve"> studenog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F512F9" w:rsidP="004B741D" w:rsidR="007242CD" w:rsidRPr="003D4D89">
      <w:pPr>
        <w:pStyle w:val="Tijeloteksta"/>
        <w:jc w:val="left"/>
      </w:pPr>
      <w:r>
        <w:t>Žana Bem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F512F9" w:rsidP="004B741D" w:rsidR="00F512F9">
      <w:pPr>
        <w:pStyle w:val="Tijeloteksta"/>
        <w:jc w:val="left"/>
      </w:pPr>
    </w:p>
    <w:p w:rsidRDefault="00F512F9" w:rsidP="004B741D" w:rsidR="00F512F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r w:rsidRPr="003D4D89">
        <w:t>priv.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 w:rsidRPr="003D4D89">
        <w:t xml:space="preserve">ŽDO </w:t>
      </w:r>
      <w:r w:rsidR="00F512F9">
        <w:t>Osijek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r w:rsidR="003E3A0B" w:rsidRPr="003D4D89">
        <w:t>ogl. pl.</w:t>
      </w:r>
      <w:r w:rsidR="00316834" w:rsidRPr="003D4D89">
        <w:t xml:space="preserve"> 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680CF4">
        <w:t>25/1</w:t>
      </w:r>
      <w:r w:rsidR="00A72807">
        <w:t xml:space="preserve"> 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AB5" w:rsidR="00743AB5">
      <w:r>
        <w:separator/>
      </w:r>
    </w:p>
  </w:endnote>
  <w:endnote w:id="0" w:type="continuationSeparator">
    <w:p w:rsidRDefault="00743AB5" w:rsidR="00743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AB5" w:rsidR="00743AB5">
      <w:r>
        <w:separator/>
      </w:r>
    </w:p>
  </w:footnote>
  <w:footnote w:id="0" w:type="continuationSeparator">
    <w:p w:rsidRDefault="00743AB5" w:rsidR="00743A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288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F2CEE"/>
    <w:rsid w:val="0010785A"/>
    <w:rsid w:val="0011471C"/>
    <w:rsid w:val="001160A4"/>
    <w:rsid w:val="00125C68"/>
    <w:rsid w:val="001309A4"/>
    <w:rsid w:val="0013209D"/>
    <w:rsid w:val="00133EE5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0B6C"/>
    <w:rsid w:val="00447FD2"/>
    <w:rsid w:val="004806AD"/>
    <w:rsid w:val="004952D7"/>
    <w:rsid w:val="00497410"/>
    <w:rsid w:val="004A288E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475C8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0CF4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3AB5"/>
    <w:rsid w:val="00745EEF"/>
    <w:rsid w:val="0074711B"/>
    <w:rsid w:val="00751A93"/>
    <w:rsid w:val="0075382B"/>
    <w:rsid w:val="007544F9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8E4797"/>
    <w:rsid w:val="009001D6"/>
    <w:rsid w:val="00906032"/>
    <w:rsid w:val="00926DED"/>
    <w:rsid w:val="00935547"/>
    <w:rsid w:val="009505E8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2807"/>
    <w:rsid w:val="00A7617B"/>
    <w:rsid w:val="00A87884"/>
    <w:rsid w:val="00A928E1"/>
    <w:rsid w:val="00AB56F9"/>
    <w:rsid w:val="00AE76B5"/>
    <w:rsid w:val="00AF0E4E"/>
    <w:rsid w:val="00B00E84"/>
    <w:rsid w:val="00B0432C"/>
    <w:rsid w:val="00B27DE9"/>
    <w:rsid w:val="00B32D98"/>
    <w:rsid w:val="00B36136"/>
    <w:rsid w:val="00B94A89"/>
    <w:rsid w:val="00B953C8"/>
    <w:rsid w:val="00BC33DE"/>
    <w:rsid w:val="00BD529C"/>
    <w:rsid w:val="00BF5580"/>
    <w:rsid w:val="00C008D6"/>
    <w:rsid w:val="00C11CA2"/>
    <w:rsid w:val="00C15361"/>
    <w:rsid w:val="00C205B0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95F5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62FF9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12F9"/>
    <w:rsid w:val="00F53228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8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8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8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8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8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8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8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8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St-1567/2017-2</izvorni_sadrzaj>
    <derivirana_varijabla naziv="DomainObject.Oznaka_1">St-1567/2017-2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St-1567/2017</izvorni_sadrzaj>
    <derivirana_varijabla naziv="DomainObject.Predmet.OznakaBroj_1">St-1567/2017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ŠPORTSKO UDIČARSKO DRUŠTVO "ŠARAN" NAŠICE</izvorni_sadrzaj>
    <derivirana_varijabla naziv="DomainObject.Predmet.ProtustrankaFormated_1">  ŠPORTSKO UDIČARSKO DRUŠTVO "ŠARAN" NAŠICE</derivirana_varijabla>
  </DomainObject.Predmet.ProtustrankaFormated>
  <DomainObject.Predmet.ProtustrankaFormatedOIB>
    <izvorni_sadrzaj>  ŠPORTSKO UDIČARSKO DRUŠTVO "ŠARAN" NAŠICE, OIB 61660924317</izvorni_sadrzaj>
    <derivirana_varijabla naziv="DomainObject.Predmet.ProtustrankaFormatedOIB_1">  ŠPORTSKO UDIČARSKO DRUŠTVO "ŠARAN" NAŠICE, OIB 61660924317</derivirana_varijabla>
  </DomainObject.Predmet.ProtustrankaFormatedOIB>
  <DomainObject.Predmet.ProtustrankaFormatedWithAdress>
    <izvorni_sadrzaj> ŠPORTSKO UDIČARSKO DRUŠTVO "ŠARAN" NAŠICE, Sokolska 51, 31500 Našice</izvorni_sadrzaj>
    <derivirana_varijabla naziv="DomainObject.Predmet.ProtustrankaFormatedWithAdress_1"> ŠPORTSKO UDIČARSKO DRUŠTVO "ŠARAN" NAŠICE, Sokolska 51, 31500 Našice</derivirana_varijabla>
  </DomainObject.Predmet.ProtustrankaFormatedWithAdress>
  <DomainObject.Predmet.ProtustrankaFormatedWithAdressOIB>
    <izvorni_sadrzaj> ŠPORTSKO UDIČARSKO DRUŠTVO "ŠARAN" NAŠICE, OIB 61660924317, Sokolska 51, 31500 Našice</izvorni_sadrzaj>
    <derivirana_varijabla naziv="DomainObject.Predmet.ProtustrankaFormatedWithAdressOIB_1"> ŠPORTSKO UDIČARSKO DRUŠTVO "ŠARAN" NAŠICE, OIB 61660924317, Sokolska 51, 31500 Našice</derivirana_varijabla>
  </DomainObject.Predmet.ProtustrankaFormatedWithAdressOIB>
  <DomainObject.Predmet.ProtustrankaWithAdress>
    <izvorni_sadrzaj>ŠPORTSKO UDIČARSKO DRUŠTVO "ŠARAN" NAŠICE Sokolska 51, 31500 Našice</izvorni_sadrzaj>
    <derivirana_varijabla naziv="DomainObject.Predmet.ProtustrankaWithAdress_1">ŠPORTSKO UDIČARSKO DRUŠTVO "ŠARAN" NAŠICE Sokolska 51, 31500 Našice</derivirana_varijabla>
  </DomainObject.Predmet.ProtustrankaWithAdress>
  <DomainObject.Predmet.ProtustrankaWithAdressOIB>
    <izvorni_sadrzaj>ŠPORTSKO UDIČARSKO DRUŠTVO "ŠARAN" NAŠICE, OIB 61660924317, Sokolska 51, 31500 Našice</izvorni_sadrzaj>
    <derivirana_varijabla naziv="DomainObject.Predmet.ProtustrankaWithAdressOIB_1">ŠPORTSKO UDIČARSKO DRUŠTVO "ŠARAN" NAŠICE, OIB 61660924317, Sokolska 51, 31500 Našice</derivirana_varijabla>
  </DomainObject.Predmet.ProtustrankaWithAdressOIB>
  <DomainObject.Predmet.ProtustrankaNazivFormated>
    <izvorni_sadrzaj>ŠPORTSKO UDIČARSKO DRUŠTVO "ŠARAN" NAŠICE</izvorni_sadrzaj>
    <derivirana_varijabla naziv="DomainObject.Predmet.ProtustrankaNazivFormated_1">ŠPORTSKO UDIČARSKO DRUŠTVO "ŠARAN" NAŠICE</derivirana_varijabla>
  </DomainObject.Predmet.ProtustrankaNazivFormated>
  <DomainObject.Predmet.ProtustrankaNazivFormatedOIB>
    <izvorni_sadrzaj>ŠPORTSKO UDIČARSKO DRUŠTVO "ŠARAN" NAŠICE, OIB 61660924317</izvorni_sadrzaj>
    <derivirana_varijabla naziv="DomainObject.Predmet.ProtustrankaNazivFormatedOIB_1">ŠPORTSKO UDIČARSKO DRUŠTVO "ŠARAN" NAŠICE, OIB 61660924317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ŠPORTSKO UDIČARSKO DRUŠTVO "ŠARAN" NAŠICE</item>
    </izvorni_sadrzaj>
    <derivirana_varijabla naziv="DomainObject.Predmet.ProtuStrankaListFormated_1">
      <item>ŠPORTSKO UDIČARSKO DRUŠTVO "ŠARAN" NAŠICE</item>
    </derivirana_varijabla>
  </DomainObject.Predmet.ProtuStrankaListFormated>
  <DomainObject.Predmet.ProtuStrankaListFormatedOIB>
    <izvorni_sadrzaj>
      <item>ŠPORTSKO UDIČARSKO DRUŠTVO "ŠARAN" NAŠICE, OIB 61660924317</item>
    </izvorni_sadrzaj>
    <derivirana_varijabla naziv="DomainObject.Predmet.ProtuStrankaListFormatedOIB_1">
      <item>ŠPORTSKO UDIČARSKO DRUŠTVO "ŠARAN" NAŠICE, OIB 61660924317</item>
    </derivirana_varijabla>
  </DomainObject.Predmet.ProtuStrankaListFormatedOIB>
  <DomainObject.Predmet.ProtuStrankaListFormatedWithAdress>
    <izvorni_sadrzaj>
      <item>ŠPORTSKO UDIČARSKO DRUŠTVO "ŠARAN" NAŠICE, Sokolska 51, 31500 Našice</item>
    </izvorni_sadrzaj>
    <derivirana_varijabla naziv="DomainObject.Predmet.ProtuStrankaListFormatedWithAdress_1">
      <item>ŠPORTSKO UDIČARSKO DRUŠTVO "ŠARAN" NAŠICE, Sokolska 51, 31500 Našice</item>
    </derivirana_varijabla>
  </DomainObject.Predmet.ProtuStrankaListFormatedWithAdress>
  <DomainObject.Predmet.ProtuStrankaListFormatedWithAdressOIB>
    <izvorni_sadrzaj>
      <item>ŠPORTSKO UDIČARSKO DRUŠTVO "ŠARAN" NAŠICE, OIB 61660924317, Sokolska 51, 31500 Našice</item>
    </izvorni_sadrzaj>
    <derivirana_varijabla naziv="DomainObject.Predmet.ProtuStrankaListFormatedWithAdressOIB_1">
      <item>ŠPORTSKO UDIČARSKO DRUŠTVO "ŠARAN" NAŠICE, OIB 61660924317, Sokolska 51, 31500 Našice</item>
    </derivirana_varijabla>
  </DomainObject.Predmet.ProtuStrankaListFormatedWithAdressOIB>
  <DomainObject.Predmet.ProtuStrankaListNazivFormated>
    <izvorni_sadrzaj>
      <item>ŠPORTSKO UDIČARSKO DRUŠTVO "ŠARAN" NAŠICE</item>
    </izvorni_sadrzaj>
    <derivirana_varijabla naziv="DomainObject.Predmet.ProtuStrankaListNazivFormated_1">
      <item>ŠPORTSKO UDIČARSKO DRUŠTVO "ŠARAN" NAŠICE</item>
    </derivirana_varijabla>
  </DomainObject.Predmet.ProtuStrankaListNazivFormated>
  <DomainObject.Predmet.ProtuStrankaListNazivFormatedOIB>
    <izvorni_sadrzaj>
      <item>ŠPORTSKO UDIČARSKO DRUŠTVO "ŠARAN" NAŠICE, OIB 61660924317</item>
    </izvorni_sadrzaj>
    <derivirana_varijabla naziv="DomainObject.Predmet.ProtuStrankaListNazivFormatedOIB_1">
      <item>ŠPORTSKO UDIČARSKO DRUŠTVO "ŠARAN" NAŠICE, OIB 61660924317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St-1567/2017-2</izvorni_sadrzaj>
    <derivirana_varijabla naziv="DomainObject.PoslovniBrojDokumenta_1">St-1567/2017-2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ŠPORTSKO UDIČARSKO DRUŠTVO "ŠARAN" NAŠICE</izvorni_sadrzaj>
    <derivirana_varijabla naziv="DomainObject.Predmet.ProtustrankaIDrugi_1">ŠPORTSKO UDIČARSKO DRUŠTVO "ŠARAN" NAŠICE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ŠPORTSKO UDIČARSKO DRUŠTVO "ŠARAN" NAŠICE, OIB 61660924317, Sokolska 51, 31500 Našice</izvorni_sadrzaj>
    <derivirana_varijabla naziv="DomainObject.Predmet.ProtustrankaIDrugiAdressOIB_1">ŠPORTSKO UDIČARSKO DRUŠTVO "ŠARAN" NAŠICE, OIB 61660924317, Sokolska 51,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UDIČARSKO DRUŠTVO "ŠARAN" NAŠICE</item>
      <item>RH MF PU PODRUČNI URED OSIJEK</item>
    </izvorni_sadrzaj>
    <derivirana_varijabla naziv="DomainObject.Predmet.SudioniciListNaziv_1">
      <item>ŠPORTSKO UDIČARSKO DRUŠTVO "ŠARAN" NAŠICE</item>
      <item>RH MF PU PODRUČNI URED OSIJEK</item>
    </derivirana_varijabla>
  </DomainObject.Predmet.SudioniciListNaziv>
  <DomainObject.Predmet.SudioniciListAdressOIB>
    <izvorni_sadrzaj>
      <item>ŠPORTSKO UDIČARSKO DRUŠTVO "ŠARAN" NAŠICE, OIB 61660924317, Sokolska 51,31500 Našice</item>
      <item>RH MF PU PODRUČNI URED OSIJEK, OIB 18683136487</item>
    </izvorni_sadrzaj>
    <derivirana_varijabla naziv="DomainObject.Predmet.SudioniciListAdressOIB_1">
      <item>ŠPORTSKO UDIČARSKO DRUŠTVO "ŠARAN" NAŠICE, OIB 61660924317, Sokolska 51,31500 Našice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61660924317</item>
      <item>, OIB 18683136487</item>
    </izvorni_sadrzaj>
    <derivirana_varijabla naziv="DomainObject.Predmet.SudioniciListNazivOIB_1">
      <item>, OIB 61660924317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70E2C-9E42-4325-922E-A84C077E3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2671</properties:Characters>
  <properties:Lines>93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2017-11-17T08:20:00Z</dcterms:created>
  <dc:creator>hermanj</dc:creator>
  <cp:lastModifiedBy>Žana Bem</cp:lastModifiedBy>
  <cp:lastPrinted>2017-10-24T09:10:00Z</cp:lastPrinted>
  <dcterms:modified xmlns:xsi="http://www.w3.org/2001/XMLSchema-instance" xsi:type="dcterms:W3CDTF">2017-11-17T08:23:00Z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St-1567/2017-2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