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9515" w14:paraId="98e9515" w:rsidRDefault="005A4BE4" w:rsidP="00910611" w:rsidR="005A4BE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BE4" w:rsidP="00910611" w:rsidR="005A4BE4">
      <w:r>
        <w:rPr>
          <w:rFonts w:eastAsia="MS Mincho"/>
        </w:rPr>
        <w:t xml:space="preserve">   REPUBLIKA HRVATSKA</w:t>
      </w:r>
    </w:p>
    <w:p w:rsidRDefault="005A4BE4" w:rsidP="00910611" w:rsidR="005A4BE4">
      <w:r>
        <w:rPr>
          <w:rFonts w:eastAsia="MS Mincho"/>
        </w:rPr>
        <w:t>TRGOVAČKI SUD U RIJECI</w:t>
      </w:r>
    </w:p>
    <w:p w:rsidRDefault="005A4BE4" w:rsidR="005A4BE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2AAA" w:rsidP="00A83EC9" w:rsidR="00342AAA">
      <w:pPr>
        <w:jc w:val="center"/>
      </w:pPr>
    </w:p>
    <w:p w:rsidRDefault="005A4BE4" w:rsidP="00A83EC9" w:rsidR="005A4BE4" w:rsidRPr="002C1912">
      <w:pPr>
        <w:jc w:val="center"/>
        <w:rPr>
          <w:b/>
        </w:rPr>
      </w:pPr>
    </w:p>
    <w:p w:rsidRDefault="00335365" w:rsidP="002C1912" w:rsidR="002C1912" w:rsidRPr="002C1912">
      <w:pPr>
        <w:pStyle w:val="Zaglavlje"/>
        <w:jc w:val="right"/>
      </w:pPr>
      <w:r>
        <w:t>Poslovni broj 15 St-311/17-43</w:t>
      </w:r>
    </w:p>
    <w:p w:rsidRDefault="004B5F7C" w:rsidP="00A83EC9" w:rsidR="004B5F7C" w:rsidRPr="002C1912">
      <w:pPr>
        <w:jc w:val="center"/>
        <w:rPr>
          <w:b/>
        </w:rPr>
      </w:pPr>
    </w:p>
    <w:p w:rsidRDefault="00A83EC9" w:rsidP="00A83EC9" w:rsidR="009366B8" w:rsidRPr="00342AAA">
      <w:pPr>
        <w:jc w:val="center"/>
      </w:pPr>
      <w:r w:rsidRPr="00342AAA">
        <w:t xml:space="preserve">R E P U B L I K A  H R V A T S K A </w:t>
      </w:r>
    </w:p>
    <w:p w:rsidRDefault="009366B8" w:rsidP="009366B8" w:rsidR="009366B8" w:rsidRPr="00342AAA"/>
    <w:p w:rsidRDefault="001911E8" w:rsidP="001911E8" w:rsidR="001911E8" w:rsidRPr="00342AAA">
      <w:pPr>
        <w:jc w:val="center"/>
      </w:pPr>
      <w:r w:rsidRPr="00342AAA">
        <w:t xml:space="preserve">Z A K L J U Č A K </w:t>
      </w:r>
    </w:p>
    <w:p w:rsidRDefault="009366B8" w:rsidP="009366B8" w:rsidR="009366B8"/>
    <w:p w:rsidRDefault="00342AAA" w:rsidP="009366B8" w:rsidR="00342AAA" w:rsidRPr="002C1912"/>
    <w:p w:rsidRDefault="0033729C" w:rsidP="0033729C" w:rsidR="0033729C" w:rsidRPr="003353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ab/>
      </w:r>
      <w:r w:rsidR="00335365" w:rsidRPr="00335365">
        <w:rPr>
          <w:rFonts w:cs="Times New Roman" w:hAnsi="Times New Roman" w:ascii="Times New Roman"/>
          <w:sz w:val="24"/>
          <w:szCs w:val="24"/>
        </w:rPr>
        <w:t xml:space="preserve">Trgovački sud u Rijeci, OIB 88785964957, po sucu pojedincu Danieli Korlević, u stečajnom postupku nad dužnikom </w:t>
      </w:r>
      <w:r w:rsidR="00335365" w:rsidRPr="00335365">
        <w:rPr>
          <w:rFonts w:cs="Times New Roman" w:hAnsi="Times New Roman" w:ascii="Times New Roman"/>
          <w:b/>
          <w:sz w:val="24"/>
          <w:szCs w:val="24"/>
        </w:rPr>
        <w:t xml:space="preserve">AUTO UKIĆ d.o.o. za prodaju i servisiranje automobila, Rijeka, Dražice 121/c, OIB 90045704197, </w:t>
      </w:r>
      <w:r w:rsidR="00335365" w:rsidRPr="00335365">
        <w:rPr>
          <w:rFonts w:cs="Times New Roman" w:hAnsi="Times New Roman" w:ascii="Times New Roman"/>
          <w:sz w:val="24"/>
          <w:szCs w:val="24"/>
        </w:rPr>
        <w:t>dana 26</w:t>
      </w:r>
      <w:r w:rsidRPr="00335365">
        <w:rPr>
          <w:rFonts w:cs="Times New Roman" w:hAnsi="Times New Roman" w:ascii="Times New Roman"/>
          <w:sz w:val="24"/>
          <w:szCs w:val="24"/>
        </w:rPr>
        <w:t>. ožujka 2018.</w:t>
      </w:r>
    </w:p>
    <w:p w:rsidRDefault="00626A3D" w:rsidP="002D30E6" w:rsidR="00626A3D" w:rsidRPr="002C1912">
      <w:pPr>
        <w:jc w:val="both"/>
      </w:pPr>
    </w:p>
    <w:p w:rsidRDefault="009366B8" w:rsidP="00335365" w:rsidR="00335365">
      <w:pPr>
        <w:jc w:val="center"/>
      </w:pPr>
      <w:r w:rsidRPr="002C1912">
        <w:t xml:space="preserve">z a k l j u č </w:t>
      </w:r>
      <w:r w:rsidR="001911E8" w:rsidRPr="002C1912">
        <w:t xml:space="preserve">i o </w:t>
      </w:r>
      <w:r w:rsidR="003E012C" w:rsidRPr="002C1912">
        <w:t xml:space="preserve"> </w:t>
      </w:r>
      <w:r w:rsidR="001911E8" w:rsidRPr="002C1912">
        <w:t xml:space="preserve">   j e</w:t>
      </w:r>
    </w:p>
    <w:p w:rsidRDefault="00335365" w:rsidP="00335365" w:rsidR="00335365">
      <w:pPr>
        <w:jc w:val="center"/>
      </w:pPr>
    </w:p>
    <w:p w:rsidRDefault="00152189" w:rsidP="00335365" w:rsidR="00335365" w:rsidRPr="00335365">
      <w:pPr>
        <w:pStyle w:val="Odlomakpopisa"/>
        <w:numPr>
          <w:ilvl w:val="0"/>
          <w:numId w:val="16"/>
        </w:numPr>
        <w:jc w:val="both"/>
      </w:pPr>
      <w:r>
        <w:t>Utvrđena vrijednost nekretnina</w:t>
      </w:r>
      <w:r w:rsidR="00335365">
        <w:t xml:space="preserve"> stečajnog dužnika upisanih</w:t>
      </w:r>
      <w:r w:rsidR="009366B8" w:rsidRPr="00335365">
        <w:t xml:space="preserve"> u zemljišnim knjigama </w:t>
      </w:r>
      <w:r w:rsidR="00335365" w:rsidRPr="00335365">
        <w:t xml:space="preserve">Općinskog suda u Rijeci, Zemljišnoknjižni odjel Rijeka, k.č.br. 2032/1, kuća, gosp. zgrada, dvorište i pašnjak, površine 1032 m2, </w:t>
      </w:r>
    </w:p>
    <w:p w:rsidRDefault="00335365" w:rsidP="00335365" w:rsidR="00335365">
      <w:pPr>
        <w:pStyle w:val="Odlomakpopisa"/>
        <w:numPr>
          <w:ilvl w:val="0"/>
          <w:numId w:val="12"/>
        </w:numPr>
        <w:contextualSpacing w:val="false"/>
        <w:jc w:val="both"/>
      </w:pPr>
      <w:r>
        <w:t>Suvlasnički dio: 82/100, etažno vlasništvo (E-1)</w:t>
      </w:r>
    </w:p>
    <w:p w:rsidRDefault="00335365" w:rsidP="00335365" w:rsidR="00335365">
      <w:pPr>
        <w:pStyle w:val="Odlomakpopisa"/>
        <w:numPr>
          <w:ilvl w:val="0"/>
          <w:numId w:val="13"/>
        </w:numPr>
        <w:contextualSpacing w:val="false"/>
      </w:pPr>
      <w:r>
        <w:t>poslovni prostor u prizemlju i suterenu, ukupne površine 655,20 m2, koji se sastoji od:</w:t>
      </w:r>
    </w:p>
    <w:p w:rsidRDefault="00335365" w:rsidP="00335365" w:rsidR="00335365">
      <w:pPr>
        <w:pStyle w:val="Odlomakpopisa"/>
        <w:numPr>
          <w:ilvl w:val="0"/>
          <w:numId w:val="14"/>
        </w:numPr>
        <w:contextualSpacing w:val="false"/>
        <w:jc w:val="both"/>
      </w:pPr>
      <w:r>
        <w:t xml:space="preserve">poslovnog prostora u suterenu i to: tehničkog pregleda vozila, prijavnog ureda za stranke, servisa i radionice, skladišnog prostora 1, skladišnog prostora 2, sanitarija s predprostorom, garderobom za nezaposlene, skladišnim prostorom 3, sanitarija i pismohrane, ukupne površine neto poslovnog prostora 306,40 m2, </w:t>
      </w:r>
    </w:p>
    <w:p w:rsidRDefault="00335365" w:rsidP="00335365" w:rsidR="00335365">
      <w:pPr>
        <w:pStyle w:val="Odlomakpopisa"/>
        <w:numPr>
          <w:ilvl w:val="0"/>
          <w:numId w:val="14"/>
        </w:numPr>
        <w:contextualSpacing w:val="false"/>
        <w:jc w:val="both"/>
      </w:pPr>
      <w:r>
        <w:t xml:space="preserve">pomoćnog prostora - pripatka u suterenu i to: spremišta, kotlovnice, stubišta i ulazne natkrite terase, ukupne površine neto poslovnog prostora, 39,90 m2 i </w:t>
      </w:r>
    </w:p>
    <w:p w:rsidRDefault="00335365" w:rsidP="00335365" w:rsidR="0033729C" w:rsidRPr="002C1912">
      <w:pPr>
        <w:pStyle w:val="Odlomakpopisa"/>
        <w:numPr>
          <w:ilvl w:val="0"/>
          <w:numId w:val="14"/>
        </w:numPr>
        <w:jc w:val="both"/>
      </w:pPr>
      <w:r>
        <w:t>poslovnog prostora u prizemlju i to: izložbenog prostora auto salona, stubišta, balkona 1, tajnice, sanitarija, hodnika, radne sobe – ureda 1, radne sobe – ureda 2, radne sobe – ureda 3, radne sobe – ureda direktora, sanitarija, pismohrane, balkona 2, radne sobe – ureda 1, ukupne površine neto poslovnog prostora 308,90 m2, upisane u zk.ul. 4199, k.o. Srdoči.</w:t>
      </w:r>
      <w:r w:rsidR="00FE32B3" w:rsidRPr="002C1912">
        <w:t xml:space="preserve">, </w:t>
      </w:r>
      <w:r w:rsidR="00612052" w:rsidRPr="002C1912">
        <w:t xml:space="preserve">iznosi </w:t>
      </w:r>
      <w:r>
        <w:rPr>
          <w:b/>
        </w:rPr>
        <w:t xml:space="preserve">4.280.447,06 </w:t>
      </w:r>
      <w:r w:rsidR="00612052" w:rsidRPr="00335365">
        <w:rPr>
          <w:b/>
        </w:rPr>
        <w:t>kn</w:t>
      </w:r>
      <w:r w:rsidR="00612052" w:rsidRPr="002C1912">
        <w:t>.</w:t>
      </w:r>
    </w:p>
    <w:p w:rsidRDefault="002C1912" w:rsidP="002C1912" w:rsidR="002C19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3729C" w:rsidP="00152189" w:rsidR="002C1912">
      <w:pPr>
        <w:pStyle w:val="Bezproreda"/>
        <w:numPr>
          <w:ilvl w:val="0"/>
          <w:numId w:val="1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>Prodaju nekretnina iz točke I. zaključka provodi Financijska agencija elektroničkom javnom dražbom uz odgovarajuću primjenu pravila ovršnoga postupka o ovrsi na nekretnini.</w:t>
      </w:r>
    </w:p>
    <w:p w:rsidRDefault="002C1912" w:rsidP="002C1912" w:rsidR="002C1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152189" w:rsidR="002C1912">
      <w:pPr>
        <w:pStyle w:val="Bezproreda"/>
        <w:numPr>
          <w:ilvl w:val="0"/>
          <w:numId w:val="1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C1912" w:rsidP="002C1912" w:rsidR="002C1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152189" w:rsidR="0033729C" w:rsidRPr="002C1912">
      <w:pPr>
        <w:pStyle w:val="Bezproreda"/>
        <w:numPr>
          <w:ilvl w:val="0"/>
          <w:numId w:val="1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lastRenderedPageBreak/>
        <w:t>Uvjeti prodaje: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prodaju se nekretnine upisane u zemljišnim knjigama Općinskog suda u Rijeci, Zemljišnoknjižni odjel Rijeka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nekretnina označena u točki I. zaključka u naravi predstavlja poslovni prostor</w:t>
      </w:r>
      <w:r w:rsidR="00152189">
        <w:t xml:space="preserve"> u prizemlju i suterenu na adresi Rijeka, Dražice 121c</w:t>
      </w:r>
      <w:r w:rsidRPr="002C1912">
        <w:t xml:space="preserve"> </w:t>
      </w:r>
      <w:r w:rsidR="00152189">
        <w:t>neto korisne površine 655,20 m2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</w:pPr>
      <w:r w:rsidRPr="002C1912">
        <w:t xml:space="preserve">utvrđena vrijednost nekretnine označene u točki I. zaključka iznosi </w:t>
      </w:r>
      <w:r w:rsidR="00152189" w:rsidRPr="00F06C7B">
        <w:rPr>
          <w:b/>
        </w:rPr>
        <w:t xml:space="preserve">4.280.447,06 </w:t>
      </w:r>
      <w:r w:rsidRPr="00F06C7B">
        <w:rPr>
          <w:b/>
        </w:rPr>
        <w:t>kn</w:t>
      </w:r>
      <w:r w:rsidRPr="002C1912">
        <w:t>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</w:pPr>
      <w:r w:rsidRPr="002C1912">
        <w:t xml:space="preserve">nekretnina označena u točki I. se na prvoj dražbi ne može prodati ispod tri četvrtine utvrđene vrijednosti utvrđene vrijednosti nekretnine, odnosno </w:t>
      </w:r>
      <w:r w:rsidR="00F06C7B">
        <w:t xml:space="preserve">3.210.335,30 </w:t>
      </w:r>
      <w:r w:rsidRPr="002C1912">
        <w:t xml:space="preserve">kn;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na drugoj dražbi ispod jedne polovine utvrđene vrijednosti utvrđene vrijednosti nekretnine, odnosno </w:t>
      </w:r>
      <w:r w:rsidR="00F06C7B">
        <w:t xml:space="preserve">2.140.223,53 </w:t>
      </w:r>
      <w:r w:rsidRPr="002C1912">
        <w:t>kn;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na trećoj dražbi ispod jedne četvrtine utvrđene vrijednosti utvrđene vrijednosti nekretnine, odnosno </w:t>
      </w:r>
      <w:r w:rsidR="00F06C7B">
        <w:t xml:space="preserve">1.070.111,77 </w:t>
      </w:r>
      <w:r w:rsidRPr="002C1912">
        <w:t xml:space="preserve">kn 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četvrtoj dražbi nekretnina se prodaje po početnoj cijene od 1,00 kn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prvi razlučni vjerovnik u prednosnom redu mo</w:t>
      </w:r>
      <w:r w:rsidR="00F06C7B">
        <w:t>že izjaviti da kupuje nekretnine</w:t>
      </w:r>
      <w:r w:rsidRPr="002C1912">
        <w:t xml:space="preserve"> i da stavlja u prijeboj svoju tražbinu s protutražbinom stečajnog dužnika po osnovi cijene u visini</w:t>
      </w:r>
      <w:r w:rsidR="00F06C7B">
        <w:t xml:space="preserve"> utvrđene vrijednosti nekretnina</w:t>
      </w:r>
      <w:r w:rsidRPr="002C1912">
        <w:t>;</w:t>
      </w:r>
    </w:p>
    <w:p w:rsidRDefault="0033729C" w:rsidP="00DD310B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nekretnini označenoj u točki I</w:t>
      </w:r>
      <w:r w:rsidR="00F06C7B">
        <w:t>.</w:t>
      </w:r>
      <w:r w:rsidRPr="002C1912">
        <w:t xml:space="preserve"> zaključka uknjiženo je pravo zaloga </w:t>
      </w:r>
      <w:r w:rsidR="00DD310B" w:rsidRPr="002C1912">
        <w:t xml:space="preserve">na temelju </w:t>
      </w:r>
      <w:r w:rsidR="00F06C7B">
        <w:t>Sporazuma o osiguranju novčane tražbine zasnivanjem založnog prava od 24. prosinca 2012. u iznosu od 535.000,00 EUR u kunskoj protuvrijednosti, uvećano za kamate, naknade i troškove sukladno sporazumu u korist Hypo Alpe-Adria-Bank d.d. Zagreb</w:t>
      </w:r>
      <w:r w:rsidR="00DD310B" w:rsidRPr="002C1912">
        <w:t xml:space="preserve"> </w:t>
      </w:r>
      <w:r w:rsidR="00195675">
        <w:t xml:space="preserve">(sada Addiko bank d.d. Zagreb) </w:t>
      </w:r>
      <w:r w:rsidR="00DD310B" w:rsidRPr="002C1912">
        <w:t>zaprimljeno pod brojem Z-</w:t>
      </w:r>
      <w:r w:rsidR="00195675">
        <w:t>19356/12</w:t>
      </w:r>
      <w:r w:rsidR="00DD310B" w:rsidRPr="002C1912">
        <w:t>;</w:t>
      </w:r>
    </w:p>
    <w:p w:rsidRDefault="00195675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nekretnina</w:t>
      </w:r>
      <w:r w:rsidR="004F0D47" w:rsidRPr="002C1912">
        <w:t xml:space="preserve"> iz točke I. zaključka</w:t>
      </w:r>
      <w:r w:rsidR="0033729C" w:rsidRPr="002C1912">
        <w:t xml:space="preserve"> </w:t>
      </w:r>
      <w:r>
        <w:t>nije slobodna od</w:t>
      </w:r>
      <w:r w:rsidR="0033729C" w:rsidRPr="002C1912">
        <w:t xml:space="preserve"> stvari,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kao kupci na javnoj dražbi mogu sudjelovati osobe koje su prethodno dale jamčevinu na poseban račun Agencije, u visini </w:t>
      </w:r>
      <w:r w:rsidR="009A1991">
        <w:t>5</w:t>
      </w:r>
      <w:r w:rsidRPr="002C1912">
        <w:t>% od utvrđene vrijednosti nekretnine,</w:t>
      </w:r>
    </w:p>
    <w:p w:rsidRDefault="0033729C" w:rsidP="00195675" w:rsidR="00195675">
      <w:pPr>
        <w:pStyle w:val="Odlomakpopisa"/>
        <w:numPr>
          <w:ilvl w:val="0"/>
          <w:numId w:val="8"/>
        </w:numPr>
        <w:jc w:val="both"/>
        <w:rPr>
          <w:b/>
        </w:rPr>
      </w:pPr>
      <w:r w:rsidRPr="002C1912">
        <w:t xml:space="preserve">kupac je dužan uplatiti kupovninu na poseban račun Agencije otvoren za tu namjenu u roku od 30 dana od dana pravomoćnosti rješenja o dosudi. </w:t>
      </w:r>
      <w:r w:rsidR="00195675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3729C" w:rsidP="0033729C" w:rsidR="0033729C" w:rsidRPr="00195675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ponuditeljima čija ponuda ne bude prihvaćena, Agencija će vratiti jamčevinu na temelju naloga suda za prijenos novčanih sredstava;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70947" w:rsidP="0033729C" w:rsidR="00E70947" w:rsidRPr="002C1912">
      <w:pPr>
        <w:jc w:val="both"/>
      </w:pPr>
    </w:p>
    <w:p w:rsidRDefault="009366B8" w:rsidP="00E70947" w:rsidR="00E70947" w:rsidRPr="002C1912">
      <w:pPr>
        <w:jc w:val="center"/>
      </w:pPr>
      <w:r w:rsidRPr="002C1912">
        <w:t>U Rijeci,</w:t>
      </w:r>
      <w:r w:rsidR="001911E8" w:rsidRPr="002C1912">
        <w:t xml:space="preserve"> </w:t>
      </w:r>
      <w:r w:rsidR="00195675">
        <w:t>26</w:t>
      </w:r>
      <w:r w:rsidR="00E70947" w:rsidRPr="002C1912">
        <w:t>. ožujka 2018.</w:t>
      </w:r>
    </w:p>
    <w:p w:rsidRDefault="00E70947" w:rsidP="00BF0E59" w:rsidR="00BF0E59">
      <w:pPr>
        <w:jc w:val="center"/>
      </w:pP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  <w:t>S</w:t>
      </w:r>
      <w:r w:rsidR="009366B8" w:rsidRPr="002C1912">
        <w:t>udac</w:t>
      </w:r>
    </w:p>
    <w:p w:rsidRDefault="00BF0E59" w:rsidP="00195675" w:rsidR="002A3B89" w:rsidRPr="00BF0E5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66B8" w:rsidRPr="002C1912">
        <w:t>Daniela Korlević</w:t>
      </w:r>
      <w:r w:rsidR="006C2CCC" w:rsidRPr="00BF0E59">
        <w:t xml:space="preserve"> </w:t>
      </w:r>
    </w:p>
    <w:p w:rsidRDefault="00E70947" w:rsidP="009366B8" w:rsidR="00E70947" w:rsidRPr="002C1912">
      <w:pPr>
        <w:rPr>
          <w:b/>
        </w:rPr>
      </w:pPr>
    </w:p>
    <w:p w:rsidRDefault="00E70947" w:rsidP="009366B8" w:rsidR="00E70947" w:rsidRPr="002C1912">
      <w:pPr>
        <w:rPr>
          <w:b/>
        </w:rPr>
      </w:pPr>
    </w:p>
    <w:p w:rsidRDefault="00E70947" w:rsidP="009366B8" w:rsidR="00E70947" w:rsidRPr="002C1912">
      <w:pPr>
        <w:rPr>
          <w:b/>
        </w:rPr>
      </w:pPr>
    </w:p>
    <w:p w:rsidRDefault="009366B8" w:rsidP="009366B8" w:rsidR="009366B8" w:rsidRPr="00342AAA">
      <w:r w:rsidRPr="00342AAA">
        <w:t>UPUTA O PRAVNOM LIJEKU:</w:t>
      </w:r>
    </w:p>
    <w:p w:rsidRDefault="009366B8" w:rsidP="009366B8" w:rsidR="009366B8" w:rsidRPr="002C1912">
      <w:r w:rsidRPr="002C1912">
        <w:t>Protiv zaključka nije dopušten</w:t>
      </w:r>
      <w:r w:rsidR="00E70947" w:rsidRPr="002C1912">
        <w:t xml:space="preserve"> pravni lijek (čl.19. st.7</w:t>
      </w:r>
      <w:r w:rsidRPr="002C1912">
        <w:t xml:space="preserve">. Stečajnog zakona). </w:t>
      </w:r>
    </w:p>
    <w:p w:rsidRDefault="001911E8" w:rsidR="001911E8" w:rsidRPr="002C1912"/>
    <w:sectPr w:rsidSect="002C1912" w:rsidR="001911E8" w:rsidRPr="002C191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B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925B39" w:rsidP="00925B39" w:rsidR="001911E8">
    <w:pPr>
      <w:pStyle w:val="Zaglavlje"/>
      <w:jc w:val="right"/>
    </w:pPr>
    <w:r>
      <w:t>Poslovni broj 15 St-311/17-43</w:t>
    </w: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D3330"/>
    <w:multiLevelType w:val="hybridMultilevel"/>
    <w:tmpl w:val="7704782E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75036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9B7A41"/>
    <w:multiLevelType w:val="hybridMultilevel"/>
    <w:tmpl w:val="5FACAAC0"/>
    <w:lvl w:tplc="9B685A2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3">
    <w:nsid w:val="12586BFE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E4371C9"/>
    <w:multiLevelType w:val="hybridMultilevel"/>
    <w:tmpl w:val="366ADC9A"/>
    <w:lvl w:tplc="BF1E8E80" w:ilvl="0">
      <w:start w:val="1"/>
      <w:numFmt w:val="decimal"/>
      <w:lvlText w:val="%1."/>
      <w:lvlJc w:val="left"/>
      <w:pPr>
        <w:ind w:hanging="360" w:left="1428"/>
      </w:p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3161118B"/>
    <w:multiLevelType w:val="hybridMultilevel"/>
    <w:tmpl w:val="736687C8"/>
    <w:lvl w:tplc="02B2BCE6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4174374B"/>
    <w:multiLevelType w:val="hybridMultilevel"/>
    <w:tmpl w:val="CAFA691E"/>
    <w:lvl w:tplc="D93ECE66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4A350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D53A73"/>
    <w:multiLevelType w:val="hybridMultilevel"/>
    <w:tmpl w:val="5C7438CE"/>
    <w:lvl w:tplc="EA9043C6" w:ilvl="0">
      <w:start w:val="4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2"/>
  </w:num>
  <w:num w:numId="5">
    <w:abstractNumId w:val="8"/>
  </w:num>
  <w:num w:numId="6">
    <w:abstractNumId w:val="3"/>
  </w:num>
  <w:num w:numId="7">
    <w:abstractNumId w:val="1"/>
  </w:num>
  <w:num w:numId="8">
    <w:abstractNumId w:val="10"/>
  </w:num>
  <w:num w:numId="9">
    <w:abstractNumId w:val="13"/>
  </w:num>
  <w:num w:numId="10">
    <w:abstractNumId w:val="14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12A7A"/>
    <w:rsid w:val="000828C0"/>
    <w:rsid w:val="000E4F77"/>
    <w:rsid w:val="000F499D"/>
    <w:rsid w:val="000F7613"/>
    <w:rsid w:val="0010640C"/>
    <w:rsid w:val="00113352"/>
    <w:rsid w:val="001335E5"/>
    <w:rsid w:val="00152189"/>
    <w:rsid w:val="00162D10"/>
    <w:rsid w:val="00163AFA"/>
    <w:rsid w:val="0018319F"/>
    <w:rsid w:val="001911E8"/>
    <w:rsid w:val="00195675"/>
    <w:rsid w:val="001B4498"/>
    <w:rsid w:val="001C25BD"/>
    <w:rsid w:val="001E1065"/>
    <w:rsid w:val="001E3CC1"/>
    <w:rsid w:val="001F6B12"/>
    <w:rsid w:val="00203D74"/>
    <w:rsid w:val="00241464"/>
    <w:rsid w:val="00242926"/>
    <w:rsid w:val="002A3B89"/>
    <w:rsid w:val="002A7231"/>
    <w:rsid w:val="002C1912"/>
    <w:rsid w:val="002C208D"/>
    <w:rsid w:val="002D30E6"/>
    <w:rsid w:val="002F4968"/>
    <w:rsid w:val="003111A5"/>
    <w:rsid w:val="00335365"/>
    <w:rsid w:val="0033729C"/>
    <w:rsid w:val="00342AAA"/>
    <w:rsid w:val="00342BEC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B3755"/>
    <w:rsid w:val="004B5F7C"/>
    <w:rsid w:val="004E20FD"/>
    <w:rsid w:val="004F0D47"/>
    <w:rsid w:val="004F5EA0"/>
    <w:rsid w:val="0050198C"/>
    <w:rsid w:val="0051430C"/>
    <w:rsid w:val="0056779A"/>
    <w:rsid w:val="00574B23"/>
    <w:rsid w:val="00591488"/>
    <w:rsid w:val="005A1B2A"/>
    <w:rsid w:val="005A4BE4"/>
    <w:rsid w:val="005A6329"/>
    <w:rsid w:val="005D5428"/>
    <w:rsid w:val="005E2B36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A432C"/>
    <w:rsid w:val="006B715E"/>
    <w:rsid w:val="006C2CCC"/>
    <w:rsid w:val="006F3C9F"/>
    <w:rsid w:val="00747D92"/>
    <w:rsid w:val="007713D1"/>
    <w:rsid w:val="00783B9C"/>
    <w:rsid w:val="007A215B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A2FA3"/>
    <w:rsid w:val="008B22C5"/>
    <w:rsid w:val="008E0995"/>
    <w:rsid w:val="008F7D90"/>
    <w:rsid w:val="00914C78"/>
    <w:rsid w:val="009179AD"/>
    <w:rsid w:val="00925B39"/>
    <w:rsid w:val="00927F52"/>
    <w:rsid w:val="009366B8"/>
    <w:rsid w:val="009666DE"/>
    <w:rsid w:val="0099797A"/>
    <w:rsid w:val="009A1991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56A2D"/>
    <w:rsid w:val="00B60E58"/>
    <w:rsid w:val="00B814EC"/>
    <w:rsid w:val="00BB2D16"/>
    <w:rsid w:val="00BD79AB"/>
    <w:rsid w:val="00BE684A"/>
    <w:rsid w:val="00BF0E59"/>
    <w:rsid w:val="00C57EDD"/>
    <w:rsid w:val="00C77D7B"/>
    <w:rsid w:val="00C9379E"/>
    <w:rsid w:val="00CA102E"/>
    <w:rsid w:val="00CC074C"/>
    <w:rsid w:val="00CC08B3"/>
    <w:rsid w:val="00CC682D"/>
    <w:rsid w:val="00D010EE"/>
    <w:rsid w:val="00D20D50"/>
    <w:rsid w:val="00D731D6"/>
    <w:rsid w:val="00DB265D"/>
    <w:rsid w:val="00DD310B"/>
    <w:rsid w:val="00DE7920"/>
    <w:rsid w:val="00E06AAB"/>
    <w:rsid w:val="00E0749F"/>
    <w:rsid w:val="00E65C78"/>
    <w:rsid w:val="00E70947"/>
    <w:rsid w:val="00E87D9F"/>
    <w:rsid w:val="00E97141"/>
    <w:rsid w:val="00F00ABA"/>
    <w:rsid w:val="00F06C7B"/>
    <w:rsid w:val="00F06DD0"/>
    <w:rsid w:val="00F33489"/>
    <w:rsid w:val="00F50048"/>
    <w:rsid w:val="00F57DBB"/>
    <w:rsid w:val="00F85EF2"/>
    <w:rsid w:val="00F94FC8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B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B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B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B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B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B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B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B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289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d.o.o.</izvorni_sadrzaj>
    <derivirana_varijabla naziv="DomainObject.Predmet.ProtustrankaFormated_1">  AUTO UKIĆ d.o.o.</derivirana_varijabla>
  </DomainObject.Predmet.ProtustrankaFormated>
  <DomainObject.Predmet.ProtustrankaFormatedOIB>
    <izvorni_sadrzaj>  AUTO UKIĆ d.o.o., OIB 90045704197</izvorni_sadrzaj>
    <derivirana_varijabla naziv="DomainObject.Predmet.ProtustrankaFormatedOIB_1">  AUTO UKIĆ d.o.o., OIB 90045704197</derivirana_varijabla>
  </DomainObject.Predmet.ProtustrankaFormatedOIB>
  <DomainObject.Predmet.ProtustrankaFormatedWithAdress>
    <izvorni_sadrzaj> AUTO UKIĆ d.o.o., Dražice 121c, 51000 Rijeka</izvorni_sadrzaj>
    <derivirana_varijabla naziv="DomainObject.Predmet.ProtustrankaFormatedWithAdress_1"> AUTO UKIĆ d.o.o., Dražice 121c, 51000 Rijeka</derivirana_varijabla>
  </DomainObject.Predmet.ProtustrankaFormatedWithAdress>
  <DomainObject.Predmet.ProtustrankaFormatedWithAdressOIB>
    <izvorni_sadrzaj> AUTO UKIĆ d.o.o., OIB 90045704197, Dražice 121c, 51000 Rijeka</izvorni_sadrzaj>
    <derivirana_varijabla naziv="DomainObject.Predmet.ProtustrankaFormatedWithAdressOIB_1"> AUTO UKIĆ d.o.o., OIB 90045704197, Dražice 121c, 51000 Rijeka</derivirana_varijabla>
  </DomainObject.Predmet.ProtustrankaFormatedWithAdressOIB>
  <DomainObject.Predmet.ProtustrankaWithAdress>
    <izvorni_sadrzaj>AUTO UKIĆ d.o.o. Dražice 121c, 51000 Rijeka</izvorni_sadrzaj>
    <derivirana_varijabla naziv="DomainObject.Predmet.ProtustrankaWithAdress_1">AUTO UKIĆ d.o.o. Dražice 121c, 51000 Rijeka</derivirana_varijabla>
  </DomainObject.Predmet.ProtustrankaWithAdress>
  <DomainObject.Predmet.ProtustrankaWithAdressOIB>
    <izvorni_sadrzaj>AUTO UKIĆ d.o.o., OIB 90045704197, Dražice 121c, 51000 Rijeka</izvorni_sadrzaj>
    <derivirana_varijabla naziv="DomainObject.Predmet.ProtustrankaWithAdressOIB_1">AUTO UKIĆ d.o.o., OIB 90045704197, Dražice 121c, 51000 Rijeka</derivirana_varijabla>
  </DomainObject.Predmet.ProtustrankaWithAdressOIB>
  <DomainObject.Predmet.ProtustrankaNazivFormated>
    <izvorni_sadrzaj>AUTO UKIĆ d.o.o.</izvorni_sadrzaj>
    <derivirana_varijabla naziv="DomainObject.Predmet.ProtustrankaNazivFormated_1">AUTO UKIĆ d.o.o.</derivirana_varijabla>
  </DomainObject.Predmet.ProtustrankaNazivFormated>
  <DomainObject.Predmet.ProtustrankaNazivFormatedOIB>
    <izvorni_sadrzaj>AUTO UKIĆ d.o.o., OIB 90045704197</izvorni_sadrzaj>
    <derivirana_varijabla naziv="DomainObject.Predmet.ProtustrankaNazivFormatedOIB_1">AUTO UKIĆ d.o.o.,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d.o.o.</item>
    </izvorni_sadrzaj>
    <derivirana_varijabla naziv="DomainObject.Predmet.ProtuStrankaListFormated_1">
      <item>AUTO UKIĆ d.o.o.</item>
    </derivirana_varijabla>
  </DomainObject.Predmet.ProtuStrankaListFormated>
  <DomainObject.Predmet.ProtuStrankaListFormatedOIB>
    <izvorni_sadrzaj>
      <item>AUTO UKIĆ d.o.o., OIB 90045704197</item>
    </izvorni_sadrzaj>
    <derivirana_varijabla naziv="DomainObject.Predmet.ProtuStrankaListFormatedOIB_1">
      <item>AUTO UKIĆ d.o.o., OIB 90045704197</item>
    </derivirana_varijabla>
  </DomainObject.Predmet.ProtuStrankaListFormatedOIB>
  <DomainObject.Predmet.ProtuStrankaListFormatedWithAdress>
    <izvorni_sadrzaj>
      <item>AUTO UKIĆ d.o.o., Dražice 121c, 51000 Rijeka</item>
    </izvorni_sadrzaj>
    <derivirana_varijabla naziv="DomainObject.Predmet.ProtuStrankaListFormatedWithAdress_1">
      <item>AUTO UKIĆ d.o.o., Dražice 121c, 51000 Rijeka</item>
    </derivirana_varijabla>
  </DomainObject.Predmet.ProtuStrankaListFormatedWithAdress>
  <DomainObject.Predmet.ProtuStrankaListFormatedWithAdressOIB>
    <izvorni_sadrzaj>
      <item>AUTO UKIĆ d.o.o., OIB 90045704197, Dražice 121c, 51000 Rijeka</item>
    </izvorni_sadrzaj>
    <derivirana_varijabla naziv="DomainObject.Predmet.ProtuStrankaListFormatedWithAdressOIB_1">
      <item>AUTO UKIĆ d.o.o., OIB 90045704197, Dražice 121c, 51000 Rijeka</item>
    </derivirana_varijabla>
  </DomainObject.Predmet.ProtuStrankaListFormatedWithAdressOIB>
  <DomainObject.Predmet.ProtuStrankaListNazivFormated>
    <izvorni_sadrzaj>
      <item>AUTO UKIĆ d.o.o.</item>
    </izvorni_sadrzaj>
    <derivirana_varijabla naziv="DomainObject.Predmet.ProtuStrankaListNazivFormated_1">
      <item>AUTO UKIĆ d.o.o.</item>
    </derivirana_varijabla>
  </DomainObject.Predmet.ProtuStrankaListNazivFormated>
  <DomainObject.Predmet.ProtuStrankaListNazivFormatedOIB>
    <izvorni_sadrzaj>
      <item>AUTO UKIĆ d.o.o., OIB 90045704197</item>
    </izvorni_sadrzaj>
    <derivirana_varijabla naziv="DomainObject.Predmet.ProtuStrankaListNazivFormatedOIB_1">
      <item>AUTO UKIĆ d.o.o., OIB 90045704197</item>
    </derivirana_varijabla>
  </DomainObject.Predmet.ProtuStrankaListNazivFormatedOIB>
  <DomainObject.Predmet.OstaliListFormated>
    <izvorni_sadrzaj>
      <item>Domagoj Ukić</item>
      <item>Milena Veljović</item>
    </izvorni_sadrzaj>
    <derivirana_varijabla naziv="DomainObject.Predmet.OstaliListFormated_1">
      <item>Domagoj Ukić</item>
      <item>Milena Veljović</item>
    </derivirana_varijabla>
  </DomainObject.Predmet.OstaliListFormated>
  <DomainObject.Predmet.OstaliListFormatedOIB>
    <izvorni_sadrzaj>
      <item>Domagoj Ukić, OIB 80686914291</item>
      <item>Milena Veljović, OIB 90523902370</item>
    </izvorni_sadrzaj>
    <derivirana_varijabla naziv="DomainObject.Predmet.OstaliListFormatedOIB_1">
      <item>Domagoj Ukić, OIB 80686914291</item>
      <item>Milena Veljović, OIB 90523902370</item>
    </derivirana_varijabla>
  </DomainObject.Predmet.OstaliListFormatedOIB>
  <DomainObject.Predmet.OstaliListFormatedWithAdress>
    <izvorni_sadrzaj>
      <item>Domagoj Ukić, Dražice 121c, 51000 Rijeka</item>
      <item>Milena Veljović, Fucane 1a, 52100 Medulin</item>
    </izvorni_sadrzaj>
    <derivirana_varijabla naziv="DomainObject.Predmet.OstaliListFormatedWithAdress_1">
      <item>Domagoj Ukić, Dražice 121c, 51000 Rijeka</item>
      <item>Milena Veljović, Fucane 1a, 52100 Medulin</item>
    </derivirana_varijabla>
  </DomainObject.Predmet.OstaliListFormatedWithAdress>
  <DomainObject.Predmet.OstaliListFormatedWithAdressOIB>
    <izvorni_sadrzaj>
      <item>Domagoj Ukić, OIB 80686914291, Dražice 121c, 51000 Rijeka</item>
      <item>Milena Veljović, OIB 90523902370, Fucane 1a, 52100 Medulin</item>
    </izvorni_sadrzaj>
    <derivirana_varijabla naziv="DomainObject.Predmet.OstaliListFormatedWithAdressOIB_1">
      <item>Domagoj Ukić, OIB 80686914291, Dražice 121c, 51000 Rijeka</item>
      <item>Milena Veljović, OIB 90523902370, Fucane 1a, 52100 Medulin</item>
    </derivirana_varijabla>
  </DomainObject.Predmet.OstaliListFormatedWithAdressOIB>
  <DomainObject.Predmet.OstaliListNazivFormated>
    <izvorni_sadrzaj>
      <item>Domagoj Ukić</item>
      <item>Milena Veljović</item>
    </izvorni_sadrzaj>
    <derivirana_varijabla naziv="DomainObject.Predmet.OstaliListNazivFormated_1">
      <item>Domagoj Ukić</item>
      <item>Milena Veljović</item>
    </derivirana_varijabla>
  </DomainObject.Predmet.OstaliListNazivFormated>
  <DomainObject.Predmet.OstaliListNazivFormatedOIB>
    <izvorni_sadrzaj>
      <item>Domagoj Ukić, OIB 80686914291</item>
      <item>Milena Veljović, OIB 90523902370</item>
    </izvorni_sadrzaj>
    <derivirana_varijabla naziv="DomainObject.Predmet.OstaliListNazivFormatedOIB_1">
      <item>Domagoj Ukić, OIB 80686914291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d.o.o.</izvorni_sadrzaj>
    <derivirana_varijabla naziv="DomainObject.Predmet.ProtustrankaIDrugi_1">AUTO UKIĆ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d.o.o., OIB 90045704197, Dražice 121c, 51000 Rijeka</izvorni_sadrzaj>
    <derivirana_varijabla naziv="DomainObject.Predmet.ProtustrankaIDrugiAdressOIB_1">AUTO UKIĆ d.o.o., OIB 90045704197, Dražice 121c,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d.o.o.</item>
      <item>Domagoj Ukić</item>
      <item>Milena Veljović</item>
    </izvorni_sadrzaj>
    <derivirana_varijabla naziv="DomainObject.Predmet.SudioniciListNaziv_1">
      <item>FINA  Rijeka</item>
      <item>AUTO UKIĆ d.o.o.</item>
      <item>Domagoj Ukić</item>
      <item>Milena Veljović</item>
    </derivirana_varijabla>
  </DomainObject.Predmet.SudioniciListNaziv>
  <DomainObject.Predmet.SudioniciListAdressOIB>
    <izvorni_sadrzaj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izvorni_sadrzaj>
    <derivirana_varijabla naziv="DomainObject.Predmet.SudioniciListAdressOIB_1"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  <item>, OIB 90523902370</item>
    </izvorni_sadrzaj>
    <derivirana_varijabla naziv="DomainObject.Predmet.SudioniciListNazivOIB_1">
      <item>, OIB 85821130368</item>
      <item>, OIB 90045704197</item>
      <item>, OIB 80686914291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4E7BA-6EC2-49B7-879B-ABC1F0898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746</properties:Words>
  <properties:Characters>4151</properties:Characters>
  <properties:Lines>95</properties:Lines>
  <properties:Paragraphs>36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2018-03-26T12:57:00Z</dcterms:created>
  <dc:creator>ksarlija</dc:creator>
  <cp:lastModifiedBy>Jasna Radulović</cp:lastModifiedBy>
  <cp:lastPrinted>2018-03-08T10:59:00Z</cp:lastPrinted>
  <dcterms:modified xmlns:xsi="http://www.w3.org/2001/XMLSchema-instance" xsi:type="dcterms:W3CDTF">2018-03-26T13:14:00Z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(311-17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