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5d42" w14:paraId="90a5d42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A268F7">
        <w:t>24/17</w:t>
      </w:r>
      <w:r w:rsidR="00814557" w:rsidRPr="006F1FF1">
        <w:t>-</w:t>
      </w:r>
      <w:r w:rsidR="00A268F7">
        <w:t>42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A268F7">
        <w:t>Stečajna masa iza POLET</w:t>
      </w:r>
      <w:r w:rsidR="00A268F7" w:rsidRPr="00FE6A4D">
        <w:t xml:space="preserve"> d.o.o.</w:t>
      </w:r>
      <w:r w:rsidR="00A268F7">
        <w:t xml:space="preserve"> u stečaju</w:t>
      </w:r>
      <w:r w:rsidR="00A268F7" w:rsidRPr="00FE6A4D">
        <w:t xml:space="preserve">, </w:t>
      </w:r>
      <w:r w:rsidR="00A268F7">
        <w:t>Slavonski Brod, Naselje Andrije Hebranga 7/9</w:t>
      </w:r>
      <w:r w:rsidR="00A268F7" w:rsidRPr="00FE6A4D">
        <w:t xml:space="preserve">, OIB: </w:t>
      </w:r>
      <w:r w:rsidR="00A268F7">
        <w:t>46774326006, zastupanom po stečajnoj upraviteljici</w:t>
      </w:r>
      <w:r w:rsidR="006212E6" w:rsidRPr="006F1FF1">
        <w:t xml:space="preserve"> </w:t>
      </w:r>
      <w:r w:rsidR="00A268F7">
        <w:t>Nadi Reljić</w:t>
      </w:r>
      <w:r w:rsidRPr="006F1FF1">
        <w:t xml:space="preserve">, dana </w:t>
      </w:r>
      <w:r w:rsidR="008E7C41">
        <w:t>13</w:t>
      </w:r>
      <w:r w:rsidR="00814557" w:rsidRPr="006F1FF1">
        <w:t xml:space="preserve">. </w:t>
      </w:r>
      <w:r w:rsidR="00A268F7">
        <w:t>rujna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A268F7">
        <w:t>Stečajna masa iza POLET</w:t>
      </w:r>
      <w:r w:rsidR="00A268F7" w:rsidRPr="00FE6A4D">
        <w:t xml:space="preserve"> d.o.o.</w:t>
      </w:r>
      <w:r w:rsidR="00A268F7">
        <w:t xml:space="preserve"> u stečaju</w:t>
      </w:r>
      <w:r w:rsidR="00A268F7" w:rsidRPr="00FE6A4D">
        <w:t xml:space="preserve">, </w:t>
      </w:r>
      <w:r w:rsidR="00A268F7">
        <w:t>Slavonski Brod, Naselje Andrije Hebranga 7/9</w:t>
      </w:r>
      <w:r w:rsidR="00A268F7" w:rsidRPr="00FE6A4D">
        <w:t xml:space="preserve">, OIB: </w:t>
      </w:r>
      <w:r w:rsidR="00A268F7">
        <w:t>46774326006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</w:t>
      </w:r>
      <w:r w:rsidR="00814557" w:rsidRPr="008E7C41">
        <w:t xml:space="preserve">kat. čest. </w:t>
      </w:r>
      <w:r w:rsidR="00A268F7" w:rsidRPr="008E7C41">
        <w:t>2480</w:t>
      </w:r>
      <w:r w:rsidR="00814557" w:rsidRPr="008E7C41">
        <w:t xml:space="preserve"> k.o. </w:t>
      </w:r>
      <w:r w:rsidR="00A268F7" w:rsidRPr="008E7C41">
        <w:t>Umag</w:t>
      </w:r>
      <w:r w:rsidR="00814557" w:rsidRPr="008E7C41">
        <w:t xml:space="preserve">, zk. ul. </w:t>
      </w:r>
      <w:r w:rsidR="00A268F7" w:rsidRPr="008E7C41">
        <w:t>1505</w:t>
      </w:r>
      <w:r w:rsidR="00814557" w:rsidRPr="008E7C41">
        <w:t>,</w:t>
      </w:r>
      <w:r w:rsidR="00B977D7" w:rsidRPr="008E7C41">
        <w:t xml:space="preserve"> suvlasnički dio </w:t>
      </w:r>
      <w:r w:rsidR="00A268F7" w:rsidRPr="008E7C41">
        <w:t>s neodređenim omjerom, etažno vlasništvo E-27</w:t>
      </w:r>
      <w:r w:rsidR="00EC08AF" w:rsidRPr="008E7C41">
        <w:t xml:space="preserve">, </w:t>
      </w:r>
      <w:r w:rsidR="00A268F7" w:rsidRPr="008E7C41">
        <w:t>dio zgrade označen u planu posebnih dijelova zgrade narančastom bojom koji se sastoji od a3) na I katu, prodajni prostor označen br. 72 C površine 81,52 m2</w:t>
      </w:r>
      <w:r w:rsidR="00814557" w:rsidRPr="008E7C41">
        <w:t>.</w:t>
      </w:r>
      <w:r w:rsidR="00814557" w:rsidRPr="006F1FF1">
        <w:t xml:space="preserve">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8E7C41">
        <w:t>BALI d.o.o., Brodarska 4, Donja Dubrava 40320, Donji Kraljevec i TP-SERVIS d.o.o., Umag, 1. svibnja, Umag.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A268F7">
        <w:t>Puli</w:t>
      </w:r>
      <w:r w:rsidR="008E7C41">
        <w:t xml:space="preserve"> – Zemljišno knjižni odjel Buje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8F503A">
        <w:t>3</w:t>
      </w:r>
      <w:r w:rsidR="00433D1F" w:rsidRPr="006F1FF1">
        <w:t xml:space="preserve"> St-</w:t>
      </w:r>
      <w:r w:rsidR="00A268F7">
        <w:t>24/17</w:t>
      </w:r>
      <w:r w:rsidR="00852B0D" w:rsidRPr="006F1FF1">
        <w:t>-</w:t>
      </w:r>
      <w:r w:rsidR="008F503A">
        <w:t>28</w:t>
      </w:r>
      <w:r w:rsidR="00433D1F" w:rsidRPr="006F1FF1">
        <w:t xml:space="preserve"> </w:t>
      </w:r>
      <w:r w:rsidRPr="006F1FF1">
        <w:t xml:space="preserve">od </w:t>
      </w:r>
      <w:r w:rsidR="008F503A">
        <w:t>28</w:t>
      </w:r>
      <w:r w:rsidR="0094184A" w:rsidRPr="006F1FF1">
        <w:t xml:space="preserve">. </w:t>
      </w:r>
      <w:r w:rsidR="008F503A">
        <w:t>veljače 2018</w:t>
      </w:r>
      <w:r w:rsidR="00433D1F" w:rsidRPr="006F1FF1">
        <w:t>.</w:t>
      </w:r>
      <w:r w:rsidRPr="006F1FF1">
        <w:t xml:space="preserve"> </w:t>
      </w:r>
      <w:r w:rsidR="008F503A">
        <w:t>nastavljen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8F503A">
        <w:t>Stečajna masa iza POLET</w:t>
      </w:r>
      <w:r w:rsidR="008F503A" w:rsidRPr="00FE6A4D">
        <w:t xml:space="preserve"> d.o.o.</w:t>
      </w:r>
      <w:r w:rsidR="008F503A">
        <w:t xml:space="preserve"> u stečaju</w:t>
      </w:r>
      <w:r w:rsidR="008F503A" w:rsidRPr="00FE6A4D">
        <w:t xml:space="preserve">, </w:t>
      </w:r>
      <w:r w:rsidR="008F503A">
        <w:t>Slavonski Brod, Naselje Andrije Hebranga 7/9</w:t>
      </w:r>
      <w:r w:rsidR="008F503A" w:rsidRPr="00FE6A4D">
        <w:t xml:space="preserve">, OIB: </w:t>
      </w:r>
      <w:r w:rsidR="008F503A">
        <w:t>46774326006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5A64F9">
        <w:t>BALI d.o.o., Brodarska 4, Donja Dubrava 40320, Donji Kraljevec i TP-SERVIS d.o.o., Umag, 1. svibnja, Umag.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5A64F9">
        <w:t>13</w:t>
      </w:r>
      <w:r w:rsidR="00814557" w:rsidRPr="006F1FF1">
        <w:t xml:space="preserve">. </w:t>
      </w:r>
      <w:r w:rsidR="008F503A">
        <w:t>rujna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B44603" w:rsidP="0039490D" w:rsidR="0039490D" w:rsidRPr="00FA2B5D">
      <w:pPr>
        <w:jc w:val="both"/>
      </w:pPr>
      <w:r>
        <w:t>Za točnost otpravka – ovlašteni službenik</w:t>
      </w:r>
      <w:r w:rsidR="008F503A">
        <w:tab/>
      </w:r>
      <w:r w:rsidR="008F503A">
        <w:tab/>
      </w:r>
      <w:r w:rsidR="008F503A">
        <w:tab/>
      </w:r>
      <w:r w:rsidR="008F503A">
        <w:tab/>
      </w:r>
      <w:r w:rsidR="008F503A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B44603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8F503A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8F503A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8F503A">
        <w:t>Nada Reljić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8F503A">
        <w:t>Puli</w:t>
      </w:r>
      <w:r w:rsidRPr="006F1FF1">
        <w:t xml:space="preserve">, </w:t>
      </w:r>
      <w:r w:rsidR="00D21233" w:rsidRPr="006F1FF1">
        <w:t>zemljišnoknjižni odjel</w:t>
      </w:r>
      <w:r w:rsidR="005A64F9">
        <w:t xml:space="preserve"> Buje,</w:t>
      </w:r>
      <w:r w:rsidR="00433D1F" w:rsidRPr="006F1FF1">
        <w:t xml:space="preserve"> </w:t>
      </w:r>
    </w:p>
    <w:p w:rsidRDefault="005A64F9" w:rsidP="00E477F9" w:rsidR="003607D5">
      <w:pPr>
        <w:pStyle w:val="Odlomakpopisa"/>
        <w:numPr>
          <w:ilvl w:val="0"/>
          <w:numId w:val="1"/>
        </w:numPr>
        <w:jc w:val="both"/>
      </w:pPr>
      <w:r>
        <w:t>BALI d.o.o., Brodarska 4, Donja Dubrava 40320, Donji Kraljevec</w:t>
      </w:r>
      <w:r w:rsidR="00EC08AF">
        <w:t xml:space="preserve"> – putem e oglasne ploče</w:t>
      </w:r>
    </w:p>
    <w:p w:rsidRDefault="005A64F9" w:rsidP="00E477F9" w:rsidR="005A64F9" w:rsidRPr="00EC08AF">
      <w:pPr>
        <w:pStyle w:val="Odlomakpopisa"/>
        <w:numPr>
          <w:ilvl w:val="0"/>
          <w:numId w:val="1"/>
        </w:numPr>
        <w:jc w:val="both"/>
      </w:pPr>
      <w:r>
        <w:t>TP-SERVIS d.o.o., Umag, 1. svibnja, Umag 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F406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8F503A">
      <w:t>24</w:t>
    </w:r>
    <w:r w:rsidR="00814557">
      <w:t>/</w:t>
    </w:r>
    <w:r>
      <w:t>20</w:t>
    </w:r>
    <w:r w:rsidR="008F503A">
      <w:t>17</w:t>
    </w:r>
    <w:r w:rsidR="00814557">
      <w:t>-</w:t>
    </w:r>
    <w:r w:rsidR="008F503A">
      <w:t>42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A64F9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E7C41"/>
    <w:rsid w:val="008F3A9F"/>
    <w:rsid w:val="008F503A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268F7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AF406B"/>
    <w:rsid w:val="00B25F7A"/>
    <w:rsid w:val="00B44603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1DCC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UMAG</item>
      <item>FINANCIJSKA AGENCIJA, RC RIJEKA, PODRUŽNICA PULA, PULA</item>
    </izvorni_sadrzaj>
    <derivirana_varijabla naziv="DomainObject.Predmet.SudioniciListNaziv_1">
      <item>POLET d.o.o. UMAG</item>
      <item>FINANCIJSKA AGENCIJA, RC RIJEKA, PODRUŽNICA PULA, PULA</item>
    </derivirana_varijabla>
  </DomainObject.Predmet.SudioniciListNaziv>
  <DomainObject.Predmet.SudioniciListAdressOIB>
    <izvorni_sadrzaj>
      <item>POLET d.o.o. UMAG, OIB 92834168272, Ulica 1.Svibnja/bb,52470 Umag</item>
      <item>FINANCIJSKA AGENCIJA, RC RIJEKA, PODRUŽNICA PULA, PULA, OIB 85821130368, Giardini 5,52100 Pula</item>
    </izvorni_sadrzaj>
    <derivirana_varijabla naziv="DomainObject.Predmet.SudioniciListAdressOIB_1">
      <item>POLET d.o.o. UMAG, OIB 92834168272, Ulica 1.Svibnja/bb,52470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92834168272</item>
      <item>, OIB 85821130368</item>
    </izvorni_sadrzaj>
    <derivirana_varijabla naziv="DomainObject.Predmet.SudioniciListNazivOIB_1">
      <item>, OIB 92834168272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0533F-9B93-4E37-8712-9BD678F0D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2389</properties:Characters>
  <properties:Lines>78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2018-09-14T09:17:00Z</cp:lastPrinted>
  <dcterms:modified xmlns:xsi="http://www.w3.org/2001/XMLSchema-instance" xsi:type="dcterms:W3CDTF">2018-09-14T09:17:00Z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(rješenje_-_prodaja_St-24-17_po_novom_nakon_obustave_ovrhe.docx)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