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cabf" w14:paraId="8c7cabf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A6630">
        <w:t>408</w:t>
      </w:r>
      <w:r w:rsidR="00BC2AA3">
        <w:t>/1</w:t>
      </w:r>
      <w:r w:rsidR="004A25E5">
        <w:t>6</w:t>
      </w:r>
      <w:r w:rsidR="00BC2AA3">
        <w:t>-</w:t>
      </w:r>
      <w:r w:rsidR="000A6630">
        <w:t>13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A6630">
        <w:t>PORT TRADE j.d.o.o., Zadar, Ljudevita Posavskog 6</w:t>
      </w:r>
      <w:r w:rsidR="00D04E1E">
        <w:t xml:space="preserve">, OIB: </w:t>
      </w:r>
      <w:r w:rsidR="008260F9">
        <w:t>068</w:t>
      </w:r>
      <w:r w:rsidR="000A6630">
        <w:t>86066116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8260F9">
        <w:t>12.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A6630" w:rsidRPr="000A6630">
        <w:t xml:space="preserve">PORT TRADE j.d.o.o., Zadar, </w:t>
      </w:r>
      <w:r w:rsidR="008260F9">
        <w:t>Ljudevita Posavskog 6, OIB: 068</w:t>
      </w:r>
      <w:r w:rsidR="000A6630" w:rsidRPr="000A6630">
        <w:t>86066116</w:t>
      </w:r>
      <w:r w:rsidRPr="006A62B7">
        <w:t xml:space="preserve">, stečajni postupak otvoren je dana </w:t>
      </w:r>
      <w:r w:rsidR="008260F9">
        <w:t xml:space="preserve">12. srpnja </w:t>
      </w:r>
      <w:r>
        <w:t>2016</w:t>
      </w:r>
      <w:r w:rsidRPr="006A62B7">
        <w:t xml:space="preserve">. u </w:t>
      </w:r>
      <w:r w:rsidR="008260F9">
        <w:t>14,15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8260F9" w:rsidR="000A6630">
      <w:pPr>
        <w:jc w:val="both"/>
      </w:pPr>
    </w:p>
    <w:p w:rsidRDefault="00590943" w:rsidP="008260F9" w:rsidR="008260F9" w:rsidRPr="00272170">
      <w:pPr>
        <w:ind w:hanging="705" w:left="705"/>
        <w:jc w:val="both"/>
      </w:pPr>
      <w:r w:rsidRPr="008260F9">
        <w:t>II</w:t>
      </w:r>
      <w:r w:rsidRPr="008260F9">
        <w:tab/>
      </w:r>
      <w:r w:rsidR="008260F9" w:rsidRPr="008260F9">
        <w:t>Zdravko Krznar iz Zagreba, Sveti Duh 123, OIB: 50405381305 imenuje se za</w:t>
      </w:r>
      <w:r w:rsidR="008260F9">
        <w:t xml:space="preserve"> stečajnog upravitelja </w:t>
      </w:r>
      <w:r w:rsidR="008260F9" w:rsidRPr="006A62B7">
        <w:t>nad stečajnim dužnikom</w:t>
      </w:r>
      <w:r w:rsidR="008260F9">
        <w:t xml:space="preserve"> PORT TRADE j.d.o.o., Zadar, Ljudevita Posavskog 6, OIB: 06886066116.</w:t>
      </w:r>
    </w:p>
    <w:p w:rsidRDefault="000A6630" w:rsidP="008260F9" w:rsidR="000A6630">
      <w:pPr>
        <w:jc w:val="both"/>
      </w:pPr>
    </w:p>
    <w:p w:rsidRDefault="00590943" w:rsidP="006A62B7" w:rsidR="00590943" w:rsidRPr="006A62B7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0A6630" w:rsidRPr="000A6630">
        <w:t>PORT TRADE j.d.o.o., Zadar,</w:t>
      </w:r>
      <w:r w:rsidR="008260F9">
        <w:t xml:space="preserve"> Ljudevita Posavskog 6, OIB: 06</w:t>
      </w:r>
      <w:r w:rsidR="000A6630" w:rsidRPr="000A6630">
        <w:t>886066116</w:t>
      </w:r>
    </w:p>
    <w:p w:rsidRDefault="000A6630" w:rsidP="008260F9" w:rsidR="000A6630">
      <w:pPr>
        <w:jc w:val="both"/>
      </w:pPr>
    </w:p>
    <w:p w:rsidRDefault="00590943" w:rsidP="008260F9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8260F9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0A6630" w:rsidR="000A6630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A6630">
        <w:t>21</w:t>
      </w:r>
      <w:r w:rsidR="00DA1F02">
        <w:t xml:space="preserve">. ožujka </w:t>
      </w:r>
      <w:r w:rsidR="001433E2">
        <w:t>2016</w:t>
      </w:r>
      <w:r w:rsidRPr="00CE76CB">
        <w:t xml:space="preserve">. pokrenut je prethodni postupak nad dužnikom </w:t>
      </w:r>
      <w:r w:rsidR="000A6630">
        <w:t>PORT TRADE j.d.o.o., Zadar, L</w:t>
      </w:r>
      <w:r w:rsidR="008260F9">
        <w:t>judevita Posavskog 6, OIB: 06886066116.</w:t>
      </w:r>
      <w:r w:rsidR="000A6630">
        <w:t xml:space="preserve"> 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>
        <w:t>408</w:t>
      </w:r>
      <w:r w:rsidR="00590943">
        <w:t>/</w:t>
      </w:r>
      <w:r w:rsidR="001433E2">
        <w:t>16</w:t>
      </w:r>
      <w:r w:rsidR="00590943">
        <w:t>-</w:t>
      </w:r>
      <w:r>
        <w:t>12</w:t>
      </w:r>
      <w:r w:rsidR="00590943" w:rsidRPr="006A62B7">
        <w:t xml:space="preserve"> od </w:t>
      </w:r>
      <w:r w:rsidR="00590943">
        <w:t xml:space="preserve">dana </w:t>
      </w:r>
      <w:r>
        <w:t>30.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195040">
        <w:t>09.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8260F9">
        <w:t>23. lipnja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8260F9" w:rsidP="008260F9" w:rsidR="008260F9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8260F9" w:rsidP="008260F9" w:rsidR="008260F9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260F9" w:rsidP="008260F9" w:rsidR="008260F9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8260F9">
        <w:t>12.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8260F9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E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>
      <w:t>408/16-13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60F9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2E58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A2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A2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TRADE j.d.o.o. za trgovinu, transport i poslovne usluge</izvorni_sadrzaj>
    <derivirana_varijabla naziv="DomainObject.Predmet.ProtustrankaFormated_1">  PORT TRADE j.d.o.o. za trgovinu, transport i poslovne usluge</derivirana_varijabla>
  </DomainObject.Predmet.ProtustrankaFormated>
  <DomainObject.Predmet.ProtustrankaFormatedOIB>
    <izvorni_sadrzaj>  PORT TRADE j.d.o.o. za trgovinu, transport i poslovne usluge, OIB 06886066116</izvorni_sadrzaj>
    <derivirana_varijabla naziv="DomainObject.Predmet.ProtustrankaFormatedOIB_1">  PORT TRADE j.d.o.o. za trgovinu, transport i poslovne usluge, OIB 06886066116</derivirana_varijabla>
  </DomainObject.Predmet.ProtustrankaFormatedOIB>
  <DomainObject.Predmet.ProtustrankaFormatedWithAdress>
    <izvorni_sadrzaj> PORT TRADE j.d.o.o. za trgovinu, transport i poslovne usluge, Ljudevita Posavskog 6, 23000 Zadar</izvorni_sadrzaj>
    <derivirana_varijabla naziv="DomainObject.Predmet.ProtustrankaFormatedWithAdress_1"> PORT TRADE j.d.o.o. za trgovinu, transport i poslovne usluge, Ljudevita Posavskog 6, 23000 Zadar</derivirana_varijabla>
  </DomainObject.Predmet.ProtustrankaFormatedWithAdress>
  <DomainObject.Predmet.ProtustrankaFormatedWithAdressOIB>
    <izvorni_sadrzaj> PORT TRADE j.d.o.o. za trgovinu, transport i poslovne usluge, OIB 06886066116, Ljudevita Posavskog 6, 23000 Zadar</izvorni_sadrzaj>
    <derivirana_varijabla naziv="DomainObject.Predmet.ProtustrankaFormatedWithAdressOIB_1"> PORT TRADE j.d.o.o. za trgovinu, transport i poslovne usluge, OIB 06886066116, Ljudevita Posavskog 6, 23000 Zadar</derivirana_varijabla>
  </DomainObject.Predmet.ProtustrankaFormatedWithAdressOIB>
  <DomainObject.Predmet.ProtustrankaWithAdress>
    <izvorni_sadrzaj>PORT TRADE j.d.o.o. za trgovinu, transport i poslovne usluge Ljudevita Posavskog 6, 23000 Zadar</izvorni_sadrzaj>
    <derivirana_varijabla naziv="DomainObject.Predmet.ProtustrankaWithAdress_1">PORT TRADE j.d.o.o. za trgovinu, transport i poslovne usluge Ljudevita Posavskog 6, 23000 Zadar</derivirana_varijabla>
  </DomainObject.Predmet.ProtustrankaWithAdress>
  <DomainObject.Predmet.ProtustrankaWithAdressOIB>
    <izvorni_sadrzaj>PORT TRADE j.d.o.o. za trgovinu, transport i poslovne usluge, OIB 06886066116, Ljudevita Posavskog 6, 23000 Zadar</izvorni_sadrzaj>
    <derivirana_varijabla naziv="DomainObject.Predmet.ProtustrankaWithAdressOIB_1">PORT TRADE j.d.o.o. za trgovinu, transport i poslovne usluge, OIB 06886066116, Ljudevita Posavskog 6, 23000 Zadar</derivirana_varijabla>
  </DomainObject.Predmet.ProtustrankaWithAdressOIB>
  <DomainObject.Predmet.ProtustrankaNazivFormated>
    <izvorni_sadrzaj>PORT TRADE j.d.o.o. za trgovinu, transport i poslovne usluge</izvorni_sadrzaj>
    <derivirana_varijabla naziv="DomainObject.Predmet.ProtustrankaNazivFormated_1">PORT TRADE j.d.o.o. za trgovinu, transport i poslovne usluge</derivirana_varijabla>
  </DomainObject.Predmet.ProtustrankaNazivFormated>
  <DomainObject.Predmet.ProtustrankaNazivFormatedOIB>
    <izvorni_sadrzaj>PORT TRADE j.d.o.o. za trgovinu, transport i poslovne usluge, OIB 06886066116</izvorni_sadrzaj>
    <derivirana_varijabla naziv="DomainObject.Predmet.ProtustrankaNazivFormatedOIB_1">PORT TRADE j.d.o.o. za trgovinu, transport i poslovne usluge, OIB 06886066116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28812.71</izvorni_sadrzaj>
    <derivirana_varijabla naziv="DomainObject.Predmet.TrenutnaVrijednost_1">28812.71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 TRADE j.d.o.o. za trgovinu, transport i poslovne usluge</item>
    </izvorni_sadrzaj>
    <derivirana_varijabla naziv="DomainObject.Predmet.ProtuStrankaListFormated_1">
      <item>PORT TRADE j.d.o.o. za trgovinu, transport i poslovne usluge</item>
    </derivirana_varijabla>
  </DomainObject.Predmet.ProtuStrankaListFormated>
  <DomainObject.Predmet.ProtuStrankaListFormatedOIB>
    <izvorni_sadrzaj>
      <item>PORT TRADE j.d.o.o. za trgovinu, transport i poslovne usluge, OIB 06886066116</item>
    </izvorni_sadrzaj>
    <derivirana_varijabla naziv="DomainObject.Predmet.ProtuStrankaListFormatedOIB_1">
      <item>PORT TRADE j.d.o.o. za trgovinu, transport i poslovne usluge, OIB 06886066116</item>
    </derivirana_varijabla>
  </DomainObject.Predmet.ProtuStrankaListFormatedOIB>
  <DomainObject.Predmet.ProtuStrankaListFormatedWithAdress>
    <izvorni_sadrzaj>
      <item>PORT TRADE j.d.o.o. za trgovinu, transport i poslovne usluge, Ljudevita Posavskog 6, 23000 Zadar</item>
    </izvorni_sadrzaj>
    <derivirana_varijabla naziv="DomainObject.Predmet.ProtuStrankaListFormatedWithAdress_1">
      <item>PORT TRADE j.d.o.o. za trgovinu, transport i poslovne usluge, Ljudevita Posavskog 6, 23000 Zadar</item>
    </derivirana_varijabla>
  </DomainObject.Predmet.ProtuStrankaListFormatedWithAdress>
  <DomainObject.Predmet.ProtuStrankaListFormatedWithAdressOIB>
    <izvorni_sadrzaj>
      <item>PORT TRADE j.d.o.o. za trgovinu, transport i poslovne usluge, OIB 06886066116, Ljudevita Posavskog 6, 23000 Zadar</item>
    </izvorni_sadrzaj>
    <derivirana_varijabla naziv="DomainObject.Predmet.ProtuStrankaListFormatedWithAdressOIB_1">
      <item>PORT TRADE j.d.o.o. za trgovinu, transport i poslovne usluge, OIB 06886066116, Ljudevita Posavskog 6, 23000 Zadar</item>
    </derivirana_varijabla>
  </DomainObject.Predmet.ProtuStrankaListFormatedWithAdressOIB>
  <DomainObject.Predmet.ProtuStrankaListNazivFormated>
    <izvorni_sadrzaj>
      <item>PORT TRADE j.d.o.o. za trgovinu, transport i poslovne usluge</item>
    </izvorni_sadrzaj>
    <derivirana_varijabla naziv="DomainObject.Predmet.ProtuStrankaListNazivFormated_1">
      <item>PORT TRADE j.d.o.o. za trgovinu, transport i poslovne usluge</item>
    </derivirana_varijabla>
  </DomainObject.Predmet.ProtuStrankaListNazivFormated>
  <DomainObject.Predmet.ProtuStrankaListNazivFormatedOIB>
    <izvorni_sadrzaj>
      <item>PORT TRADE j.d.o.o. za trgovinu, transport i poslovne usluge, OIB 06886066116</item>
    </izvorni_sadrzaj>
    <derivirana_varijabla naziv="DomainObject.Predmet.ProtuStrankaListNazivFormatedOIB_1">
      <item>PORT TRADE j.d.o.o. za trgovinu, transport i poslovne usluge, OIB 06886066116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 TRADE j.d.o.o. za trgovinu, transport i poslovne usluge</izvorni_sadrzaj>
    <derivirana_varijabla naziv="DomainObject.Predmet.ProtustrankaIDrugi_1">PORT TRADE j.d.o.o. za trgovinu, transport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PORT TRADE j.d.o.o. za trgovinu, transport i poslovne usluge, OIB 06886066116, Ljudevita Posavskog 6, 23000 Zadar</izvorni_sadrzaj>
    <derivirana_varijabla naziv="DomainObject.Predmet.ProtustrankaIDrugiAdressOIB_1">PORT TRADE j.d.o.o. za trgovinu, transport i poslovne usluge, OIB 06886066116,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 TRADE j.d.o.o. za trgovinu, transport i poslovne usluge</item>
      <item>Arsen Marin</item>
    </izvorni_sadrzaj>
    <derivirana_varijabla naziv="DomainObject.Predmet.SudioniciListNaziv_1">
      <item>FINA</item>
      <item>PORT TRADE j.d.o.o. za trgovinu, transport i poslovne usluge</item>
      <item>Arsen Marin</item>
    </derivirana_varijabla>
  </DomainObject.Predmet.SudioniciListNaziv>
  <DomainObject.Predmet.SudioniciListAdressOIB>
    <izvorni_sadrzaj>
      <item>FINA, OIB 85821130368</item>
      <item>PORT TRADE j.d.o.o. za trgovinu, transport i poslovne usluge, OIB 06886066116, Ljudevita Posavskog 6,23000 Zadar</item>
      <item>Arsen Marin, OIB 08862379913, Put Dikla 75,23000 Zadar</item>
    </izvorni_sadrzaj>
    <derivirana_varijabla naziv="DomainObject.Predmet.SudioniciListAdressOIB_1">
      <item>FINA, OIB 85821130368</item>
      <item>PORT TRADE j.d.o.o. za trgovinu, transport i poslovne usluge, OIB 06886066116,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06886066116</item>
      <item>, OIB 08862379913</item>
    </izvorni_sadrzaj>
    <derivirana_varijabla naziv="DomainObject.Predmet.SudioniciListNazivOIB_1">
      <item>, OIB 85821130368</item>
      <item>, OIB 06886066116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639</properties:Words>
  <properties:Characters>3378</properties:Characters>
  <properties:Lines>94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2016-07-08T05:42:00Z</dcterms:created>
  <dc:creator>Ardena Bajlo</dc:creator>
  <cp:lastModifiedBy>wsadmin</cp:lastModifiedBy>
  <cp:lastPrinted>2015-03-02T10:10:00Z</cp:lastPrinted>
  <dcterms:modified xmlns:xsi="http://www.w3.org/2001/XMLSchema-instance" xsi:type="dcterms:W3CDTF">2016-07-12T12:14:00Z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