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5c23" w14:paraId="8b45c23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865697">
        <w:t>94</w:t>
      </w:r>
      <w:r w:rsidR="001D7548">
        <w:t>/18</w:t>
      </w:r>
      <w:r w:rsidR="00D76812">
        <w:t>-</w:t>
      </w:r>
      <w:r w:rsidR="000E3D7F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4F071B">
        <w:t>PINA COLADA j.d.o.o. Sesvete, Novačica 95, OIB: 07677330313, MBS: 081041720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4F071B">
        <w:t>PINA COLADA j.d.o.o. Sesvete, Novačica 95, OIB: 07677330313, MBS: 081041720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18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22B00">
        <w:t>0,</w:t>
      </w:r>
      <w:r w:rsidR="004F071B">
        <w:t>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4F071B">
        <w:t>Sanja Mišević, Osijek, L. Jagera 24</w:t>
      </w:r>
      <w:r w:rsidR="0097660C" w:rsidRPr="0097660C">
        <w:t>,</w:t>
      </w:r>
      <w:r w:rsidR="004B2BCD">
        <w:t xml:space="preserve"> </w:t>
      </w:r>
      <w:r w:rsidR="00DD513C">
        <w:t xml:space="preserve"> </w:t>
      </w:r>
      <w:r w:rsidR="00DD513C" w:rsidRPr="000E3D7F">
        <w:t xml:space="preserve">OIB: </w:t>
      </w:r>
      <w:r w:rsidR="000E3D7F" w:rsidRPr="000E3D7F">
        <w:t>17448143522.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4F071B">
        <w:t>28. prosinca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4F071B">
        <w:t>PINA COLADA j.d.o.o. Sesvete, Novačica 95, OIB: 07677330313, MBS: 081041720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4F071B">
        <w:t>94</w:t>
      </w:r>
      <w:r w:rsidR="00046F88">
        <w:t>/1</w:t>
      </w:r>
      <w:r w:rsidR="00A322BC">
        <w:t>8</w:t>
      </w:r>
      <w:r w:rsidR="000E3D7F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2</w:t>
      </w:r>
      <w:r w:rsidR="004F071B">
        <w:t>2</w:t>
      </w:r>
      <w:r w:rsidR="00C50E72">
        <w:t>.</w:t>
      </w:r>
      <w:r w:rsidR="008C7F5B">
        <w:t>1</w:t>
      </w:r>
      <w:r w:rsidR="004F071B">
        <w:t>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C94736">
        <w:t>34.945,15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EB33BB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0E3D7F">
        <w:t>Sanja Mišević, Osijek, L. Jagera 24</w:t>
      </w:r>
      <w:r w:rsidR="000E3D7F" w:rsidRPr="0097660C">
        <w:t>,</w:t>
      </w:r>
      <w:r w:rsidR="000E3D7F">
        <w:t xml:space="preserve">  </w:t>
      </w:r>
      <w:r w:rsidR="000E3D7F" w:rsidRPr="000E3D7F">
        <w:t>OIB: 17448143522</w:t>
      </w:r>
      <w:r w:rsidR="000E3D7F"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18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0E3D7F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E4E" w:rsidR="00400E4E">
      <w:r>
        <w:separator/>
      </w:r>
    </w:p>
  </w:endnote>
  <w:endnote w:id="0" w:type="continuationSeparator">
    <w:p w:rsidRDefault="00400E4E" w:rsidR="00400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E4E" w:rsidR="00400E4E">
      <w:r>
        <w:separator/>
      </w:r>
    </w:p>
  </w:footnote>
  <w:footnote w:id="0" w:type="continuationSeparator">
    <w:p w:rsidRDefault="00400E4E" w:rsidR="00400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E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3D7F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E4E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04BC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4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4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PINA COLADA jednostavno društvo s ograničenom odgovornošću za ugostiteljstvo</izvorni_sadrzaj>
    <derivirana_varijabla naziv="DomainObject.Predmet.ProtustrankaFormated_1">  PINA COLADA jednostavno društvo s ograničenom odgovornošću za ugostiteljstvo</derivirana_varijabla>
  </DomainObject.Predmet.ProtustrankaFormated>
  <DomainObject.Predmet.ProtustrankaFormatedOIB>
    <izvorni_sadrzaj>  PINA COLADA jednostavno društvo s ograničenom odgovornošću za ugostiteljstvo, OIB 07677330313</izvorni_sadrzaj>
    <derivirana_varijabla naziv="DomainObject.Predmet.ProtustrankaFormatedOIB_1">  PINA COLADA jednostavno društvo s ograničenom odgovornošću za ugostiteljstvo, OIB 07677330313</derivirana_varijabla>
  </DomainObject.Predmet.ProtustrankaFormatedOIB>
  <DomainObject.Predmet.ProtustrankaFormatedWithAdress>
    <izvorni_sadrzaj> PINA COLADA jednostavno društvo s ograničenom odgovornošću za ugostiteljstvo, Novačica 95 , 10360 Sesvete</izvorni_sadrzaj>
    <derivirana_varijabla naziv="DomainObject.Predmet.ProtustrankaFormatedWithAdress_1"> PINA COLADA jednostavno društvo s ograničenom odgovornošću za ugostiteljstvo, Novačica 95 , 10360 Sesvete</derivirana_varijabla>
  </DomainObject.Predmet.ProtustrankaFormatedWithAdress>
  <DomainObject.Predmet.ProtustrankaFormatedWithAdressOIB>
    <izvorni_sadrzaj> PINA COLADA jednostavno društvo s ograničenom odgovornošću za ugostiteljstvo, OIB 07677330313, Novačica 95 , 10360 Sesvete</izvorni_sadrzaj>
    <derivirana_varijabla naziv="DomainObject.Predmet.ProtustrankaFormatedWithAdressOIB_1"> PINA COLADA jednostavno društvo s ograničenom odgovornošću za ugostiteljstvo, OIB 07677330313, Novačica 95 , 10360 Sesvete</derivirana_varijabla>
  </DomainObject.Predmet.ProtustrankaFormatedWithAdressOIB>
  <DomainObject.Predmet.ProtustrankaWithAdress>
    <izvorni_sadrzaj>PINA COLADA jednostavno društvo s ograničenom odgovornošću za ugostiteljstvo Novačica 95 , 10360 Sesvete</izvorni_sadrzaj>
    <derivirana_varijabla naziv="DomainObject.Predmet.ProtustrankaWithAdress_1">PINA COLADA jednostavno društvo s ograničenom odgovornošću za ugostiteljstvo Novačica 95 , 10360 Sesvete</derivirana_varijabla>
  </DomainObject.Predmet.ProtustrankaWithAdress>
  <DomainObject.Predmet.ProtustrankaWithAdressOIB>
    <izvorni_sadrzaj>PINA COLADA jednostavno društvo s ograničenom odgovornošću za ugostiteljstvo, OIB 07677330313, Novačica 95 , 10360 Sesvete</izvorni_sadrzaj>
    <derivirana_varijabla naziv="DomainObject.Predmet.ProtustrankaWithAdressOIB_1">PINA COLADA jednostavno društvo s ograničenom odgovornošću za ugostiteljstvo, OIB 07677330313, Novačica 95 , 10360 Sesvete</derivirana_varijabla>
  </DomainObject.Predmet.ProtustrankaWithAdressOIB>
  <DomainObject.Predmet.ProtustrankaNazivFormated>
    <izvorni_sadrzaj>PINA COLADA jednostavno društvo s ograničenom odgovornošću za ugostiteljstvo</izvorni_sadrzaj>
    <derivirana_varijabla naziv="DomainObject.Predmet.ProtustrankaNazivFormated_1">PINA COLADA jednostavno društvo s ograničenom odgovornošću za ugostiteljstvo</derivirana_varijabla>
  </DomainObject.Predmet.ProtustrankaNazivFormated>
  <DomainObject.Predmet.ProtustrankaNazivFormatedOIB>
    <izvorni_sadrzaj>PINA COLADA jednostavno društvo s ograničenom odgovornošću za ugostiteljstvo, OIB 07677330313</izvorni_sadrzaj>
    <derivirana_varijabla naziv="DomainObject.Predmet.ProtustrankaNazivFormatedOIB_1">PINA COLADA jednostavno društvo s ograničenom odgovornošću za ugostiteljstvo, OIB 07677330313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PINA COLADA jednostavno društvo s ograničenom odgovornošću za ugostiteljstvo</item>
    </izvorni_sadrzaj>
    <derivirana_varijabla naziv="DomainObject.Predmet.ProtuStrankaListFormated_1">
      <item>PINA COLADA jednostavno društvo s ograničenom odgovornošću za ugostiteljstvo</item>
    </derivirana_varijabla>
  </DomainObject.Predmet.ProtuStrankaListFormated>
  <DomainObject.Predmet.ProtuStrankaListFormatedOIB>
    <izvorni_sadrzaj>
      <item>PINA COLADA jednostavno društvo s ograničenom odgovornošću za ugostiteljstvo, OIB 07677330313</item>
    </izvorni_sadrzaj>
    <derivirana_varijabla naziv="DomainObject.Predmet.ProtuStrankaListFormatedOIB_1">
      <item>PINA COLADA jednostavno društvo s ograničenom odgovornošću za ugostiteljstvo, OIB 07677330313</item>
    </derivirana_varijabla>
  </DomainObject.Predmet.ProtuStrankaListFormatedOIB>
  <DomainObject.Predmet.ProtuStrankaListFormatedWithAdress>
    <izvorni_sadrzaj>
      <item>PINA COLADA jednostavno društvo s ograničenom odgovornošću za ugostiteljstvo, Novačica 95 , 10360 Sesvete</item>
    </izvorni_sadrzaj>
    <derivirana_varijabla naziv="DomainObject.Predmet.ProtuStrankaListFormatedWithAdress_1">
      <item>PINA COLADA jednostavno društvo s ograničenom odgovornošću za ugostiteljstvo, Novačica 95 , 10360 Sesvete</item>
    </derivirana_varijabla>
  </DomainObject.Predmet.ProtuStrankaListFormatedWithAdress>
  <DomainObject.Predmet.ProtuStrankaListFormatedWithAdressOIB>
    <izvorni_sadrzaj>
      <item>PINA COLADA jednostavno društvo s ograničenom odgovornošću za ugostiteljstvo, OIB 07677330313, Novačica 95 , 10360 Sesvete</item>
    </izvorni_sadrzaj>
    <derivirana_varijabla naziv="DomainObject.Predmet.ProtuStrankaListFormatedWithAdressOIB_1">
      <item>PINA COLADA jednostavno društvo s ograničenom odgovornošću za ugostiteljstvo, OIB 07677330313, Novačica 95 , 10360 Sesvete</item>
    </derivirana_varijabla>
  </DomainObject.Predmet.ProtuStrankaListFormatedWithAdressOIB>
  <DomainObject.Predmet.ProtuStrankaListNazivFormated>
    <izvorni_sadrzaj>
      <item>PINA COLADA jednostavno društvo s ograničenom odgovornošću za ugostiteljstvo</item>
    </izvorni_sadrzaj>
    <derivirana_varijabla naziv="DomainObject.Predmet.ProtuStrankaListNazivFormated_1">
      <item>PINA COLADA jednostavno društvo s ograničenom odgovornošću za ugostiteljstvo</item>
    </derivirana_varijabla>
  </DomainObject.Predmet.ProtuStrankaListNazivFormated>
  <DomainObject.Predmet.ProtuStrankaListNazivFormatedOIB>
    <izvorni_sadrzaj>
      <item>PINA COLADA jednostavno društvo s ograničenom odgovornošću za ugostiteljstvo, OIB 07677330313</item>
    </izvorni_sadrzaj>
    <derivirana_varijabla naziv="DomainObject.Predmet.ProtuStrankaListNazivFormatedOIB_1">
      <item>PINA COLADA jednostavno društvo s ograničenom odgovornošću za ugostiteljstvo, OIB 07677330313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PINA COLADA jednostavno društvo s ograničenom odgovornošću za ugostiteljstvo</izvorni_sadrzaj>
    <derivirana_varijabla naziv="DomainObject.Predmet.ProtustrankaIDrugi_1">PINA COLADA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PINA COLADA jednostavno društvo s ograničenom odgovornošću za ugostiteljstvo, OIB 07677330313, Novačica 95 , 10360 Sesvete</izvorni_sadrzaj>
    <derivirana_varijabla naziv="DomainObject.Predmet.ProtustrankaIDrugiAdressOIB_1">PINA COLADA jednostavno društvo s ograničenom odgovornošću za ugostiteljstvo, OIB 07677330313, Novačica 95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PINA COLADA jednostavno društvo s ograničenom odgovornošću za ugostiteljstvo</item>
      <item>FINA Regionalni centar Zagreb</item>
    </izvorni_sadrzaj>
    <derivirana_varijabla naziv="DomainObject.Predmet.SudioniciListNaziv_1">
      <item>PINA COLADA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PINA COLADA jednostavno društvo s ograničenom odgovornošću za ugostiteljstvo, OIB 07677330313, Novačica 95 ,10360 Sesvete</item>
      <item>FINA Regionalni centar Zagreb, OIB 85821130368, Trg svibanjskih žrtava 1995. br. 1,10000 Zagreb</item>
    </izvorni_sadrzaj>
    <derivirana_varijabla naziv="DomainObject.Predmet.SudioniciListAdressOIB_1">
      <item>PINA COLADA jednostavno društvo s ograničenom odgovornošću za ugostiteljstvo, OIB 07677330313, Novačica 95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07677330313</item>
      <item>, OIB 85821130368</item>
    </izvorni_sadrzaj>
    <derivirana_varijabla naziv="DomainObject.Predmet.SudioniciListNazivOIB_1">
      <item>, OIB 07677330313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9CF1E-488A-439A-B8F8-2556F3102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2444</properties:Characters>
  <properties:Lines>107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2018-07-06T09:21:00Z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2018-07-06T09:24:00Z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St-694-18.docx)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