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e0f5" w14:paraId="84de0f5" w:rsidRDefault="001E4128" w:rsidP="001E4128" w:rsidR="001E4128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128" w:rsidP="001E4128" w:rsidR="001E4128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1E4128" w:rsidP="001E4128" w:rsidR="001E4128">
      <w:pPr>
        <w:rPr>
          <w:szCs w:val="24"/>
        </w:rPr>
      </w:pPr>
      <w:r>
        <w:rPr>
          <w:szCs w:val="24"/>
        </w:rPr>
        <w:t>Trgovački sud u Varaždinu</w:t>
      </w:r>
    </w:p>
    <w:p w:rsidRDefault="001E4128" w:rsidP="001E4128" w:rsidR="001E4128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1E4128" w:rsidP="001E4128" w:rsidR="001E41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9 St-456/2017-4</w:t>
      </w:r>
    </w:p>
    <w:p w:rsidRDefault="001E4128" w:rsidP="001E4128" w:rsidR="001E4128">
      <w:pPr>
        <w:jc w:val="center"/>
        <w:rPr>
          <w:szCs w:val="24"/>
        </w:rPr>
      </w:pPr>
    </w:p>
    <w:p w:rsidRDefault="001E4128" w:rsidP="001E4128" w:rsidR="001E4128">
      <w:pPr>
        <w:jc w:val="center"/>
        <w:rPr>
          <w:szCs w:val="24"/>
        </w:rPr>
      </w:pPr>
    </w:p>
    <w:p w:rsidRDefault="001E4128" w:rsidP="001E4128" w:rsidR="001E4128">
      <w:pPr>
        <w:jc w:val="center"/>
        <w:rPr>
          <w:szCs w:val="24"/>
        </w:rPr>
      </w:pPr>
    </w:p>
    <w:p w:rsidRDefault="001E4128" w:rsidP="001E4128" w:rsidR="001E4128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jc w:val="both"/>
      </w:pPr>
      <w:r>
        <w:rPr>
          <w:szCs w:val="24"/>
        </w:rPr>
        <w:tab/>
      </w:r>
      <w:r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AUTO PLEH j.d.o.o. </w:t>
      </w:r>
      <w:proofErr w:type="spellStart"/>
      <w:r>
        <w:t>Pušćine</w:t>
      </w:r>
      <w:proofErr w:type="spellEnd"/>
      <w:r>
        <w:t xml:space="preserve">, Školska 45, OIB: 64551197501, dana 26. listopada 2017., </w:t>
      </w:r>
    </w:p>
    <w:p w:rsidRDefault="001E4128" w:rsidP="001E4128" w:rsidR="001E4128">
      <w:pPr>
        <w:jc w:val="both"/>
      </w:pPr>
    </w:p>
    <w:p w:rsidRDefault="001E4128" w:rsidP="001E4128" w:rsidR="001E412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AUTO PLEH j.d.o.o. </w:t>
      </w:r>
      <w:proofErr w:type="spellStart"/>
      <w:r>
        <w:t>Pušćine</w:t>
      </w:r>
      <w:proofErr w:type="spellEnd"/>
      <w:r>
        <w:t>, Školska 45, OIB: 64551197501</w:t>
      </w:r>
      <w:r>
        <w:rPr>
          <w:szCs w:val="24"/>
        </w:rPr>
        <w:t>, s danom 26. listopada 2017. u 10,15 sati.</w:t>
      </w:r>
    </w:p>
    <w:p w:rsidRDefault="001E4128" w:rsidP="001E4128" w:rsidR="001E4128">
      <w:pPr>
        <w:ind w:hanging="705" w:left="1413"/>
        <w:jc w:val="both"/>
        <w:rPr>
          <w:szCs w:val="24"/>
        </w:rPr>
      </w:pPr>
    </w:p>
    <w:p w:rsidRDefault="001E4128" w:rsidP="001E4128" w:rsidR="001E4128">
      <w:pPr>
        <w:ind w:hanging="705" w:left="1410"/>
        <w:jc w:val="both"/>
      </w:pPr>
      <w:r>
        <w:t>II</w:t>
      </w:r>
      <w:r>
        <w:tab/>
        <w:t>Za stečajnog upravitelja imenuje se Jugoslav Puran iz Bjelovara, Josipa Jelačića 12, OIB: 70582689973.</w:t>
      </w:r>
    </w:p>
    <w:p w:rsidRDefault="001E4128" w:rsidP="001E4128" w:rsidR="001E4128">
      <w:pPr>
        <w:ind w:hanging="705" w:left="1413"/>
        <w:jc w:val="both"/>
        <w:rPr>
          <w:szCs w:val="24"/>
        </w:rPr>
      </w:pPr>
    </w:p>
    <w:p w:rsidRDefault="001E4128" w:rsidP="001E4128" w:rsidR="001E4128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AUTO PLEH j.d.o.o. </w:t>
      </w:r>
      <w:proofErr w:type="spellStart"/>
      <w:r>
        <w:t>Pušćine</w:t>
      </w:r>
      <w:proofErr w:type="spellEnd"/>
      <w:r>
        <w:t>, Školska 45, OIB: 64551197501.</w:t>
      </w:r>
    </w:p>
    <w:p w:rsidRDefault="001E4128" w:rsidP="001E4128" w:rsidR="001E4128">
      <w:pPr>
        <w:ind w:hanging="705" w:left="1410"/>
        <w:jc w:val="both"/>
      </w:pPr>
    </w:p>
    <w:p w:rsidRDefault="001E4128" w:rsidP="001E4128" w:rsidR="001E4128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1E4128" w:rsidP="001E4128" w:rsidR="001E4128">
      <w:pPr>
        <w:jc w:val="both"/>
        <w:rPr>
          <w:szCs w:val="24"/>
        </w:rPr>
      </w:pPr>
    </w:p>
    <w:p w:rsidRDefault="001E4128" w:rsidP="001E4128" w:rsidR="001E4128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AUTO PLEH j.d.o.o. </w:t>
      </w:r>
      <w:proofErr w:type="spellStart"/>
      <w:r>
        <w:t>Pušćine</w:t>
      </w:r>
      <w:proofErr w:type="spellEnd"/>
      <w:r>
        <w:t>, Školska 45, OIB: 64551197501,</w:t>
      </w:r>
      <w:r>
        <w:rPr>
          <w:szCs w:val="24"/>
        </w:rPr>
        <w:t xml:space="preserve"> bit će brisan iz sudskog registra.</w:t>
      </w:r>
    </w:p>
    <w:p w:rsidRDefault="001E4128" w:rsidP="001E4128" w:rsidR="001E4128">
      <w:pPr>
        <w:jc w:val="center"/>
        <w:rPr>
          <w:szCs w:val="24"/>
        </w:rPr>
      </w:pPr>
    </w:p>
    <w:p w:rsidRDefault="001E4128" w:rsidP="001E4128" w:rsidR="001E412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25. kolovoza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1E4128" w:rsidP="001E4128" w:rsidR="001E4128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jc w:val="center"/>
        <w:rPr>
          <w:szCs w:val="24"/>
        </w:rPr>
      </w:pPr>
      <w:r>
        <w:rPr>
          <w:szCs w:val="24"/>
        </w:rPr>
        <w:t>U Varaždinu 26. listopada 2017.</w:t>
      </w:r>
    </w:p>
    <w:p w:rsidRDefault="001E4128" w:rsidP="001E4128" w:rsidR="001E4128">
      <w:pPr>
        <w:jc w:val="center"/>
        <w:rPr>
          <w:szCs w:val="24"/>
        </w:rPr>
      </w:pPr>
    </w:p>
    <w:p w:rsidRDefault="001E4128" w:rsidP="001E4128" w:rsidR="001E41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1E4128" w:rsidP="001E4128" w:rsidR="001E41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Sudska savjetnica:</w:t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Martina Mašić</w:t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E4128" w:rsidP="001E4128" w:rsidR="001E41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E4128" w:rsidP="001E4128" w:rsidR="001E4128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1E4128" w:rsidP="001E4128" w:rsidR="001E4128">
      <w:r>
        <w:tab/>
        <w:t>Uputa o pravnom lijeku:</w:t>
      </w:r>
    </w:p>
    <w:p w:rsidRDefault="001E4128" w:rsidP="001E4128" w:rsidR="001E4128">
      <w:r>
        <w:tab/>
        <w:t>Protiv ovoga rješenja može se podnijeti žalba u roku od osam dana nakon isteka osam dana od njegove objave na e-oglasnoj ploči suda, pisano u četiri primjerka.</w:t>
      </w:r>
    </w:p>
    <w:p w:rsidRDefault="001E4128" w:rsidP="001E4128" w:rsidR="001E4128">
      <w:r>
        <w:tab/>
        <w:t>O žalbi protiv rješenja sudskog savjetnika odlučuje sudac pojedinac toga suda.</w:t>
      </w:r>
    </w:p>
    <w:p w:rsidRDefault="001E4128" w:rsidP="001E4128" w:rsidR="001E4128">
      <w:r>
        <w:tab/>
        <w:t>O žalbi protiv odluke suca donesene u prvom stupnju odlučuje Visoki trgovački sud.</w:t>
      </w:r>
    </w:p>
    <w:p w:rsidRDefault="001E4128" w:rsidP="001E4128" w:rsidR="001E4128"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E4128" w:rsidP="001E4128" w:rsidR="001E41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rPr>
          <w:szCs w:val="24"/>
        </w:rPr>
      </w:pPr>
    </w:p>
    <w:p w:rsidRDefault="001E4128" w:rsidP="001E4128" w:rsidR="001E4128">
      <w:pPr>
        <w:rPr>
          <w:szCs w:val="24"/>
        </w:rPr>
      </w:pPr>
      <w:r>
        <w:rPr>
          <w:szCs w:val="24"/>
        </w:rPr>
        <w:t>DNA:</w:t>
      </w:r>
    </w:p>
    <w:p w:rsidRDefault="001E4128" w:rsidP="001E4128" w:rsidR="001E412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E4128" w:rsidP="001E4128" w:rsidR="001E412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E4128" w:rsidP="001E4128" w:rsidR="001E41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 xml:space="preserve">AUTO PLEH j.d.o.o. </w:t>
      </w:r>
      <w:proofErr w:type="spellStart"/>
      <w:r>
        <w:t>Pušćine</w:t>
      </w:r>
      <w:proofErr w:type="spellEnd"/>
      <w:r>
        <w:t>, Školska 45</w:t>
      </w:r>
    </w:p>
    <w:p w:rsidRDefault="001E4128" w:rsidP="001E4128" w:rsidR="001E41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Nikola Pleh, </w:t>
      </w:r>
      <w:proofErr w:type="spellStart"/>
      <w:r>
        <w:rPr>
          <w:szCs w:val="24"/>
        </w:rPr>
        <w:t>Pušćine</w:t>
      </w:r>
      <w:proofErr w:type="spellEnd"/>
      <w:r>
        <w:rPr>
          <w:szCs w:val="24"/>
        </w:rPr>
        <w:t>, Školska 45</w:t>
      </w:r>
    </w:p>
    <w:p w:rsidRDefault="001E4128" w:rsidP="001E4128" w:rsidR="001E4128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1E4128" w:rsidP="001E4128" w:rsidR="001E41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Čakovec,</w:t>
      </w:r>
    </w:p>
    <w:p w:rsidRDefault="001E4128" w:rsidP="001E4128" w:rsidR="001E41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Jugoslav Puran, odvjetnik iz Bjelovara, Josipa Jelačića 12</w:t>
      </w:r>
    </w:p>
    <w:p w:rsidRDefault="001E4128" w:rsidP="001E4128" w:rsidR="001E41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1E4128" w:rsidR="00AE649C" w:rsidRPr="001E4128"/>
    <w:sectPr w:rsidSect="0032366B" w:rsidR="00AE649C" w:rsidRPr="001E412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128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E412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E412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485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St-456/2017-4</izvorni_sadrzaj>
    <derivirana_varijabla naziv="DomainObject.Oznaka_1">St-456/2017-4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PLEH jednostavno društvo s ograničenom odgovornošću za popravak i servis motornih vozila zastupanog po punomoćniku Nikola Pleh</izvorni_sadrzaj>
    <derivirana_varijabla naziv="DomainObject.Predmet.ProtustrankaFormated_1">  AUTO PLEH jednostavno društvo s ograničenom odgovornošću za popravak i servis motornih vozila zastupanog po punomoćniku Nikola Pleh</derivirana_varijabla>
  </DomainObject.Predmet.ProtustrankaFormated>
  <DomainObject.Predmet.ProtustrankaFormatedOIB>
    <izvorni_sadrzaj>  AUTO PLEH jednostavno društvo s ograničenom odgovornošću za popravak i servis motornih vozila, OIB 64551197501 zastupanog po punomoćniku Nikola Pleh</izvorni_sadrzaj>
    <derivirana_varijabla naziv="DomainObject.Predmet.ProtustrankaFormatedOIB_1">  AUTO PLEH jednostavno društvo s ograničenom odgovornošću za popravak i servis motornih vozila, OIB 64551197501 zastupanog po punomoćniku Nikola Pleh</derivirana_varijabla>
  </DomainObject.Predmet.ProtustrankaFormatedOIB>
  <DomainObject.Predmet.ProtustrankaFormatedWithAdress>
    <izvorni_sadrzaj> AUTO PLEH jednostavno društvo s ograničenom odgovornošću za popravak i servis motornih vozila, Školska 45, 40000 Pušćine zastupanog po punomoćniku Nikola Pleh</izvorni_sadrzaj>
    <derivirana_varijabla naziv="DomainObject.Predmet.ProtustrankaFormatedWithAdress_1"> AUTO PLEH jednostavno društvo s ograničenom odgovornošću za popravak i servis motornih vozila, Školska 45, 40000 Pušćine zastupanog po punomoćniku Nikola Pleh</derivirana_varijabla>
  </DomainObject.Predmet.ProtustrankaFormatedWithAdress>
  <DomainObject.Predmet.ProtustrankaFormatedWithAdressOIB>
    <izvorni_sadrzaj> AUTO PLEH jednostavno društvo s ograničenom odgovornošću za popravak i servis motornih vozila, OIB 64551197501, Školska 45, 40000 Pušćine zastupanog po punomoćniku Nikola Pleh</izvorni_sadrzaj>
    <derivirana_varijabla naziv="DomainObject.Predmet.ProtustrankaFormatedWithAdressOIB_1"> AUTO PLEH jednostavno društvo s ograničenom odgovornošću za popravak i servis motornih vozila, OIB 64551197501, Školska 45, 40000 Pušćine zastupanog po punomoćniku Nikola Pleh</derivirana_varijabla>
  </DomainObject.Predmet.ProtustrankaFormatedWithAdressOIB>
  <DomainObject.Predmet.ProtustrankaWithAdress>
    <izvorni_sadrzaj>AUTO PLEH jednostavno društvo s ograničenom odgovornošću za popravak i servis motornih vozila Školska 45, 40000 Pušćine</izvorni_sadrzaj>
    <derivirana_varijabla naziv="DomainObject.Predmet.ProtustrankaWithAdress_1">AUTO PLEH jednostavno društvo s ograničenom odgovornošću za popravak i servis motornih vozila Školska 45, 40000 Pušćine</derivirana_varijabla>
  </DomainObject.Predmet.ProtustrankaWithAdress>
  <DomainObject.Predmet.ProtustrankaWithAdressOIB>
    <izvorni_sadrzaj>AUTO PLEH jednostavno društvo s ograničenom odgovornošću za popravak i servis motornih vozila, OIB 64551197501, Školska 45, 40000 Pušćine</izvorni_sadrzaj>
    <derivirana_varijabla naziv="DomainObject.Predmet.ProtustrankaWithAdressOIB_1">AUTO PLEH jednostavno društvo s ograničenom odgovornošću za popravak i servis motornih vozila, OIB 64551197501, Školska 45, 40000 Pušćine</derivirana_varijabla>
  </DomainObject.Predmet.ProtustrankaWithAdressOIB>
  <DomainObject.Predmet.ProtustrankaNazivFormated>
    <izvorni_sadrzaj>AUTO PLEH jednostavno društvo s ograničenom odgovornošću za popravak i servis motornih vozila</izvorni_sadrzaj>
    <derivirana_varijabla naziv="DomainObject.Predmet.ProtustrankaNazivFormated_1">AUTO PLEH jednostavno društvo s ograničenom odgovornošću za popravak i servis motornih vozila</derivirana_varijabla>
  </DomainObject.Predmet.ProtustrankaNazivFormated>
  <DomainObject.Predmet.ProtustrankaNazivFormatedOIB>
    <izvorni_sadrzaj>AUTO PLEH jednostavno društvo s ograničenom odgovornošću za popravak i servis motornih vozila, OIB 64551197501</izvorni_sadrzaj>
    <derivirana_varijabla naziv="DomainObject.Predmet.ProtustrankaNazivFormatedOIB_1">AUTO PLEH jednostavno društvo s ograničenom odgovornošću za popravak i servis motornih vozila, OIB 64551197501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34687.80</izvorni_sadrzaj>
    <derivirana_varijabla naziv="DomainObject.Predmet.TrenutnaVrijednost_1">34687.80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PLEH jednostavno društvo s ograničenom odgovornošću za popravak i servis motornih vozila zastupanog po punomoćniku Nikola Pleh</item>
    </izvorni_sadrzaj>
    <derivirana_varijabla naziv="DomainObject.Predmet.ProtuStrankaListFormated_1">
      <item>AUTO PLEH jednostavno društvo s ograničenom odgovornošću za popravak i servis motornih vozila zastupanog po punomoćniku Nikola Pleh</item>
    </derivirana_varijabla>
  </DomainObject.Predmet.ProtuStrankaListFormated>
  <DomainObject.Predmet.ProtuStrankaListFormatedOIB>
    <izvorni_sadrzaj>
      <item>AUTO PLEH jednostavno društvo s ograničenom odgovornošću za popravak i servis motornih vozila, OIB 64551197501 zastupanog po punomoćniku Nikola Pleh</item>
    </izvorni_sadrzaj>
    <derivirana_varijabla naziv="DomainObject.Predmet.ProtuStrankaListFormatedOIB_1">
      <item>AUTO PLEH jednostavno društvo s ograničenom odgovornošću za popravak i servis motornih vozila, OIB 64551197501 zastupanog po punomoćniku Nikola Pleh</item>
    </derivirana_varijabla>
  </DomainObject.Predmet.ProtuStrankaListFormatedOIB>
  <DomainObject.Predmet.ProtuStrankaListFormatedWithAdress>
    <izvorni_sadrzaj>
      <item>AUTO PLEH jednostavno društvo s ograničenom odgovornošću za popravak i servis motornih vozila, Školska 45, 40000 Pušćine zastupanog po punomoćniku Nikola Pleh</item>
    </izvorni_sadrzaj>
    <derivirana_varijabla naziv="DomainObject.Predmet.ProtuStrankaListFormatedWithAdress_1">
      <item>AUTO PLEH jednostavno društvo s ograničenom odgovornošću za popravak i servis motornih vozila, Školska 45, 40000 Pušćine zastupanog po punomoćniku Nikola Pleh</item>
    </derivirana_varijabla>
  </DomainObject.Predmet.ProtuStrankaListFormatedWithAdress>
  <DomainObject.Predmet.ProtuStrankaListFormatedWithAdressOIB>
    <izvorni_sadrzaj>
      <item>AUTO PLEH jednostavno društvo s ograničenom odgovornošću za popravak i servis motornih vozila, OIB 64551197501, Školska 45, 40000 Pušćine zastupanog po punomoćniku Nikola Pleh</item>
    </izvorni_sadrzaj>
    <derivirana_varijabla naziv="DomainObject.Predmet.ProtuStrankaListFormatedWithAdressOIB_1">
      <item>AUTO PLEH jednostavno društvo s ograničenom odgovornošću za popravak i servis motornih vozila, OIB 64551197501, Školska 45, 40000 Pušćine zastupanog po punomoćniku Nikola Pleh</item>
    </derivirana_varijabla>
  </DomainObject.Predmet.ProtuStrankaListFormatedWithAdressOIB>
  <DomainObject.Predmet.ProtuStrankaListNazivFormated>
    <izvorni_sadrzaj>
      <item>AUTO PLEH jednostavno društvo s ograničenom odgovornošću za popravak i servis motornih vozila</item>
    </izvorni_sadrzaj>
    <derivirana_varijabla naziv="DomainObject.Predmet.ProtuStrankaListNazivFormated_1">
      <item>AUTO PLEH jednostavno društvo s ograničenom odgovornošću za popravak i servis motornih vozila</item>
    </derivirana_varijabla>
  </DomainObject.Predmet.ProtuStrankaListNazivFormated>
  <DomainObject.Predmet.ProtuStrankaListNazivFormatedOIB>
    <izvorni_sadrzaj>
      <item>AUTO PLEH jednostavno društvo s ograničenom odgovornošću za popravak i servis motornih vozila, OIB 64551197501</item>
    </izvorni_sadrzaj>
    <derivirana_varijabla naziv="DomainObject.Predmet.ProtuStrankaListNazivFormatedOIB_1">
      <item>AUTO PLEH jednostavno društvo s ograničenom odgovornošću za popravak i servis motornih vozila, OIB 64551197501</item>
    </derivirana_varijabla>
  </DomainObject.Predmet.ProtuStrankaListNazivFormatedOIB>
  <DomainObject.Predmet.OstaliListFormated>
    <izvorni_sadrzaj>
      <item>Sudski registar</item>
      <item>Nikola Pleh punomoćnik sudionika u postupku AUTO PLEH jednostavno društvo s ograničenom odgovornošću za popravak i servis motornih vozila</item>
    </izvorni_sadrzaj>
    <derivirana_varijabla naziv="DomainObject.Predmet.OstaliListFormated_1">
      <item>Sudski registar</item>
      <item>Nikola Pleh punomoćnik sudionika u postupku AUTO PLEH jednostavno društvo s ograničenom odgovornošću za popravak i servis motornih vozila</item>
    </derivirana_varijabla>
  </DomainObject.Predmet.OstaliListFormated>
  <DomainObject.Predmet.OstaliListFormatedOIB>
    <izvorni_sadrzaj>
      <item>Sudski registar</item>
      <item>Nikola Pleh, OIB 55787206431 punomoćnik sudionika u postupku AUTO PLEH jednostavno društvo s ograničenom odgovornošću za popravak i servis motornih vozila</item>
    </izvorni_sadrzaj>
    <derivirana_varijabla naziv="DomainObject.Predmet.OstaliListFormatedOIB_1">
      <item>Sudski registar</item>
      <item>Nikola Pleh, OIB 55787206431 punomoćnik sudionika u postupku AUTO PLEH jednostavno društvo s ograničenom odgovornošću za popravak i servis motornih vozila</item>
    </derivirana_varijabla>
  </DomainObject.Predmet.OstaliListFormatedOIB>
  <DomainObject.Predmet.OstaliListFormatedWithAdress>
    <izvorni_sadrzaj>
      <item>Sudski registar</item>
      <item>Nikola Pleh, Školska 45, 40000 Pušćine punomoćnik sudionika u postupku AUTO PLEH jednostavno društvo s ograničenom odgovornošću za popravak i servis motornih vozila</item>
    </izvorni_sadrzaj>
    <derivirana_varijabla naziv="DomainObject.Predmet.OstaliListFormatedWithAdress_1">
      <item>Sudski registar</item>
      <item>Nikola Pleh, Školska 45, 40000 Pušćine punomoćnik sudionika u postupku AUTO PLEH jednostavno društvo s ograničenom odgovornošću za popravak i servis motornih vozila</item>
    </derivirana_varijabla>
  </DomainObject.Predmet.OstaliListFormatedWithAdress>
  <DomainObject.Predmet.OstaliListFormatedWithAdressOIB>
    <izvorni_sadrzaj>
      <item>Sudski registar</item>
      <item>Nikola Pleh, OIB 55787206431, Školska 45, 40000 Pušćine punomoćnik sudionika u postupku AUTO PLEH jednostavno društvo s ograničenom odgovornošću za popravak i servis motornih vozila</item>
    </izvorni_sadrzaj>
    <derivirana_varijabla naziv="DomainObject.Predmet.OstaliListFormatedWithAdressOIB_1">
      <item>Sudski registar</item>
      <item>Nikola Pleh, OIB 55787206431, Školska 45, 40000 Pušćine punomoćnik sudionika u postupku AUTO PLEH jednostavno društvo s ograničenom odgovornošću za popravak i servis motornih vozila</item>
    </derivirana_varijabla>
  </DomainObject.Predmet.OstaliListFormatedWithAdressOIB>
  <DomainObject.Predmet.OstaliListNazivFormated>
    <izvorni_sadrzaj>
      <item>Sudski registar</item>
      <item>Nikola Pleh</item>
    </izvorni_sadrzaj>
    <derivirana_varijabla naziv="DomainObject.Predmet.OstaliListNazivFormated_1">
      <item>Sudski registar</item>
      <item>Nikola Pleh</item>
    </derivirana_varijabla>
  </DomainObject.Predmet.OstaliListNazivFormated>
  <DomainObject.Predmet.OstaliListNazivFormatedOIB>
    <izvorni_sadrzaj>
      <item>Sudski registar</item>
      <item>Nikola Pleh, OIB 55787206431</item>
    </izvorni_sadrzaj>
    <derivirana_varijabla naziv="DomainObject.Predmet.OstaliListNazivFormatedOIB_1">
      <item>Sudski registar</item>
      <item>Nikola Pleh, OIB 55787206431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St-456/2017-4</izvorni_sadrzaj>
    <derivirana_varijabla naziv="DomainObject.PoslovniBrojDokumenta_1">St-456/2017-4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PLEH jednostavno društvo s ograničenom odgovornošću za popravak i servis motornih vozila</izvorni_sadrzaj>
    <derivirana_varijabla naziv="DomainObject.Predmet.ProtustrankaIDrugi_1">AUTO PLEH jednostavno društvo s ograničenom odgovornošću za popravak i servis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PLEH jednostavno društvo s ograničenom odgovornošću za popravak i servis motornih vozila, OIB 64551197501, Školska 45, 40000 Pušćine</izvorni_sadrzaj>
    <derivirana_varijabla naziv="DomainObject.Predmet.ProtustrankaIDrugiAdressOIB_1">AUTO PLEH jednostavno društvo s ograničenom odgovornošću za popravak i servis motornih vozila, OIB 64551197501, Školska 45,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PLEH jednostavno društvo s ograničenom odgovornošću za popravak i servis motornih vozila</item>
      <item>Sudski registar</item>
      <item>Nikola Pleh</item>
    </izvorni_sadrzaj>
    <derivirana_varijabla naziv="DomainObject.Predmet.SudioniciListNaziv_1">
      <item>Financijska agencija</item>
      <item>AUTO PLEH jednostavno društvo s ograničenom odgovornošću za popravak i servis motornih vozila</item>
      <item>Sudski registar</item>
      <item>Nikola Pleh</item>
    </derivirana_varijabla>
  </DomainObject.Predmet.SudioniciListNaziv>
  <DomainObject.Predmet.SudioniciListAdressOIB>
    <izvorni_sadrzaj>
      <item>Financijska agencija, OIB 85821130368, Ulica grada Vukovara 70,10000 Zagreb</item>
      <item>AUTO PLEH jednostavno društvo s ograničenom odgovornošću za popravak i servis motornih vozila, OIB 64551197501, Školska 45,40000 Pušćine</item>
      <item>Sudski registar</item>
      <item>Nikola Pleh, OIB 55787206431, Školska 45,40000 Pušćine</item>
    </izvorni_sadrzaj>
    <derivirana_varijabla naziv="DomainObject.Predmet.SudioniciListAdressOIB_1">
      <item>Financijska agencija, OIB 85821130368, Ulica grada Vukovara 70,10000 Zagreb</item>
      <item>AUTO PLEH jednostavno društvo s ograničenom odgovornošću za popravak i servis motornih vozila, OIB 64551197501, Školska 45,40000 Pušćine</item>
      <item>Sudski registar</item>
      <item>Nikola Pleh, OIB 55787206431, Školska 45,40000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BDC33-7206-44C0-8860-03D23F0ED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2849</properties:Characters>
  <properties:Lines>85</properties:Lines>
  <properties:Paragraphs>33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2017-10-26T08:11:00Z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