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b078" w14:paraId="856b07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67D31">
        <w:rPr>
          <w:bCs/>
        </w:rPr>
        <w:t>107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767D31">
        <w:t xml:space="preserve">VACANZA j.d.o.o. za organiziranje događaja i usluge, Zadar, Braće </w:t>
      </w:r>
      <w:proofErr w:type="spellStart"/>
      <w:r w:rsidR="00767D31">
        <w:t>Bilšić</w:t>
      </w:r>
      <w:proofErr w:type="spellEnd"/>
      <w:r w:rsidR="00767D31">
        <w:t xml:space="preserve"> 4, OIB: 73468368561</w:t>
      </w:r>
      <w:r>
        <w:t xml:space="preserve">, povodom zahtjeva Financijske agencije, Regionalnog centra Split, Podružnice Zadar, Ivana Danila 4, OIB: 85821130368 od </w:t>
      </w:r>
      <w:r w:rsidR="00767D31">
        <w:t>22</w:t>
      </w:r>
      <w:r w:rsidR="00757DF3">
        <w:t xml:space="preserve">. </w:t>
      </w:r>
      <w:r w:rsidR="009F7717">
        <w:t>ožujka</w:t>
      </w:r>
      <w:r w:rsidR="00757DF3">
        <w:t xml:space="preserve"> 2018</w:t>
      </w:r>
      <w:r>
        <w:t xml:space="preserve">., </w:t>
      </w:r>
      <w:r w:rsidR="00767D31">
        <w:t>11</w:t>
      </w:r>
      <w:r w:rsidR="005406B1">
        <w:t xml:space="preserve">. </w:t>
      </w:r>
      <w:r w:rsidR="00767D31">
        <w:t>travnja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67D31">
        <w:t xml:space="preserve">VACANZA j.d.o.o. za organiziranje događaja i usluge, Zadar, Braće </w:t>
      </w:r>
      <w:proofErr w:type="spellStart"/>
      <w:r w:rsidR="00767D31">
        <w:t>Bilšić</w:t>
      </w:r>
      <w:proofErr w:type="spellEnd"/>
      <w:r w:rsidR="00767D31">
        <w:t xml:space="preserve"> 4, OIB: 73468368561</w:t>
      </w:r>
      <w:r>
        <w:t xml:space="preserve">, na temelju neizvršenih osnova za plaćanje iznosi </w:t>
      </w:r>
      <w:r w:rsidR="00767D31">
        <w:t>26.438,21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767D31">
        <w:t>Borut Gatara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67D31">
        <w:t>11. travnja</w:t>
      </w:r>
      <w:r>
        <w:t xml:space="preserve"> 2018.</w:t>
      </w:r>
    </w:p>
    <w:p w:rsidRDefault="006E3223" w:rsidP="006E3223" w:rsidR="006E3223"/>
    <w:p w:rsidRDefault="004771E2" w:rsidP="0059447E" w:rsidR="00C947ED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</w:r>
      <w:r w:rsidR="006E3223">
        <w:t xml:space="preserve">    </w:t>
      </w:r>
      <w:r w:rsidR="00C947ED">
        <w:t xml:space="preserve">Sudska savjetnica     </w:t>
      </w:r>
    </w:p>
    <w:p w:rsidRDefault="004771E2" w:rsidP="00163A73" w:rsidR="00157DE2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E3223">
        <w:t xml:space="preserve"> Anamarija Kovačić Milković</w:t>
      </w:r>
      <w:r>
        <w:t>, v.r.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E13686" w:rsidR="00E13686">
    <w:pPr>
      <w:ind w:firstLine="708" w:left="3540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E13686">
      <w:rPr>
        <w:bCs/>
      </w:rPr>
      <w:t>Poslovni broj: 6 St-</w:t>
    </w:r>
    <w:r w:rsidR="008F11D8">
      <w:rPr>
        <w:bCs/>
      </w:rPr>
      <w:t>107</w:t>
    </w:r>
    <w:r w:rsidR="00E13686">
      <w:rPr>
        <w:bCs/>
      </w:rPr>
      <w:t>/2018-5</w:t>
    </w: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58B5"/>
    <w:rsid w:val="003619F6"/>
    <w:rsid w:val="003B6340"/>
    <w:rsid w:val="003E538F"/>
    <w:rsid w:val="00402768"/>
    <w:rsid w:val="00427A5D"/>
    <w:rsid w:val="004766F8"/>
    <w:rsid w:val="004771E2"/>
    <w:rsid w:val="005406B1"/>
    <w:rsid w:val="00556D61"/>
    <w:rsid w:val="0056006B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7E99"/>
    <w:rsid w:val="007F7B13"/>
    <w:rsid w:val="00825E57"/>
    <w:rsid w:val="00850E40"/>
    <w:rsid w:val="008B3E63"/>
    <w:rsid w:val="008F11D8"/>
    <w:rsid w:val="00931B53"/>
    <w:rsid w:val="00985F15"/>
    <w:rsid w:val="009D27C8"/>
    <w:rsid w:val="009F7717"/>
    <w:rsid w:val="00A0227C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DB66B2"/>
    <w:rsid w:val="00E13686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71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1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1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1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1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771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1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1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1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1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VACANZA j.d.o.o. za organiziranje događaja i usluge</izvorni_sadrzaj>
    <derivirana_varijabla naziv="DomainObject.Predmet.ProtustrankaFormated_1">  VACANZA j.d.o.o. za organiziranje događaja i usluge</derivirana_varijabla>
  </DomainObject.Predmet.ProtustrankaFormated>
  <DomainObject.Predmet.ProtustrankaFormatedOIB>
    <izvorni_sadrzaj>  VACANZA j.d.o.o. za organiziranje događaja i usluge, OIB 73468368561</izvorni_sadrzaj>
    <derivirana_varijabla naziv="DomainObject.Predmet.ProtustrankaFormatedOIB_1">  VACANZA j.d.o.o. za organiziranje događaja i usluge, OIB 73468368561</derivirana_varijabla>
  </DomainObject.Predmet.ProtustrankaFormatedOIB>
  <DomainObject.Predmet.ProtustrankaFormatedWithAdress>
    <izvorni_sadrzaj> VACANZA j.d.o.o. za organiziranje događaja i usluge, Braće Bilšić 4, 23000 Zadar</izvorni_sadrzaj>
    <derivirana_varijabla naziv="DomainObject.Predmet.ProtustrankaFormatedWithAdress_1"> VACANZA j.d.o.o. za organiziranje događaja i usluge, Braće Bilšić 4, 23000 Zadar</derivirana_varijabla>
  </DomainObject.Predmet.ProtustrankaFormatedWithAdress>
  <DomainObject.Predmet.ProtustrankaFormatedWithAdressOIB>
    <izvorni_sadrzaj> VACANZA j.d.o.o. za organiziranje događaja i usluge, OIB 73468368561, Braće Bilšić 4, 23000 Zadar</izvorni_sadrzaj>
    <derivirana_varijabla naziv="DomainObject.Predmet.ProtustrankaFormatedWithAdressOIB_1"> VACANZA j.d.o.o. za organiziranje događaja i usluge, OIB 73468368561, Braće Bilšić 4, 23000 Zadar</derivirana_varijabla>
  </DomainObject.Predmet.ProtustrankaFormatedWithAdressOIB>
  <DomainObject.Predmet.ProtustrankaWithAdress>
    <izvorni_sadrzaj>VACANZA j.d.o.o. za organiziranje događaja i usluge Braće Bilšić 4, 23000 Zadar</izvorni_sadrzaj>
    <derivirana_varijabla naziv="DomainObject.Predmet.ProtustrankaWithAdress_1">VACANZA j.d.o.o. za organiziranje događaja i usluge Braće Bilšić 4, 23000 Zadar</derivirana_varijabla>
  </DomainObject.Predmet.ProtustrankaWithAdress>
  <DomainObject.Predmet.ProtustrankaWithAdressOIB>
    <izvorni_sadrzaj>VACANZA j.d.o.o. za organiziranje događaja i usluge, OIB 73468368561, Braće Bilšić 4, 23000 Zadar</izvorni_sadrzaj>
    <derivirana_varijabla naziv="DomainObject.Predmet.ProtustrankaWithAdressOIB_1">VACANZA j.d.o.o. za organiziranje događaja i usluge, OIB 73468368561, Braće Bilšić 4, 23000 Zadar</derivirana_varijabla>
  </DomainObject.Predmet.ProtustrankaWithAdressOIB>
  <DomainObject.Predmet.ProtustrankaNazivFormated>
    <izvorni_sadrzaj>VACANZA j.d.o.o. za organiziranje događaja i usluge</izvorni_sadrzaj>
    <derivirana_varijabla naziv="DomainObject.Predmet.ProtustrankaNazivFormated_1">VACANZA j.d.o.o. za organiziranje događaja i usluge</derivirana_varijabla>
  </DomainObject.Predmet.ProtustrankaNazivFormated>
  <DomainObject.Predmet.ProtustrankaNazivFormatedOIB>
    <izvorni_sadrzaj>VACANZA j.d.o.o. za organiziranje događaja i usluge, OIB 73468368561</izvorni_sadrzaj>
    <derivirana_varijabla naziv="DomainObject.Predmet.ProtustrankaNazivFormatedOIB_1">VACANZA j.d.o.o. za organiziranje događaja i usluge, OIB 73468368561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26438.21</izvorni_sadrzaj>
    <derivirana_varijabla naziv="DomainObject.Predmet.TrenutnaVrijednost_1">26438.21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VACANZA j.d.o.o. za organiziranje događaja i usluge</item>
    </izvorni_sadrzaj>
    <derivirana_varijabla naziv="DomainObject.Predmet.ProtuStrankaListFormated_1">
      <item>VACANZA j.d.o.o. za organiziranje događaja i usluge</item>
    </derivirana_varijabla>
  </DomainObject.Predmet.ProtuStrankaListFormated>
  <DomainObject.Predmet.ProtuStrankaListFormatedOIB>
    <izvorni_sadrzaj>
      <item>VACANZA j.d.o.o. za organiziranje događaja i usluge, OIB 73468368561</item>
    </izvorni_sadrzaj>
    <derivirana_varijabla naziv="DomainObject.Predmet.ProtuStrankaListFormatedOIB_1">
      <item>VACANZA j.d.o.o. za organiziranje događaja i usluge, OIB 73468368561</item>
    </derivirana_varijabla>
  </DomainObject.Predmet.ProtuStrankaListFormatedOIB>
  <DomainObject.Predmet.ProtuStrankaListFormatedWithAdress>
    <izvorni_sadrzaj>
      <item>VACANZA j.d.o.o. za organiziranje događaja i usluge, Braće Bilšić 4, 23000 Zadar</item>
    </izvorni_sadrzaj>
    <derivirana_varijabla naziv="DomainObject.Predmet.ProtuStrankaListFormatedWithAdress_1">
      <item>VACANZA j.d.o.o. za organiziranje događaja i usluge, Braće Bilšić 4, 23000 Zadar</item>
    </derivirana_varijabla>
  </DomainObject.Predmet.ProtuStrankaListFormatedWithAdress>
  <DomainObject.Predmet.ProtuStrankaListFormatedWithAdressOIB>
    <izvorni_sadrzaj>
      <item>VACANZA j.d.o.o. za organiziranje događaja i usluge, OIB 73468368561, Braće Bilšić 4, 23000 Zadar</item>
    </izvorni_sadrzaj>
    <derivirana_varijabla naziv="DomainObject.Predmet.ProtuStrankaListFormatedWithAdressOIB_1">
      <item>VACANZA j.d.o.o. za organiziranje događaja i usluge, OIB 73468368561, Braće Bilšić 4, 23000 Zadar</item>
    </derivirana_varijabla>
  </DomainObject.Predmet.ProtuStrankaListFormatedWithAdressOIB>
  <DomainObject.Predmet.ProtuStrankaListNazivFormated>
    <izvorni_sadrzaj>
      <item>VACANZA j.d.o.o. za organiziranje događaja i usluge</item>
    </izvorni_sadrzaj>
    <derivirana_varijabla naziv="DomainObject.Predmet.ProtuStrankaListNazivFormated_1">
      <item>VACANZA j.d.o.o. za organiziranje događaja i usluge</item>
    </derivirana_varijabla>
  </DomainObject.Predmet.ProtuStrankaListNazivFormated>
  <DomainObject.Predmet.ProtuStrankaListNazivFormatedOIB>
    <izvorni_sadrzaj>
      <item>VACANZA j.d.o.o. za organiziranje događaja i usluge, OIB 73468368561</item>
    </izvorni_sadrzaj>
    <derivirana_varijabla naziv="DomainObject.Predmet.ProtuStrankaListNazivFormatedOIB_1">
      <item>VACANZA j.d.o.o. za organiziranje događaja i usluge, OIB 73468368561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VACANZA j.d.o.o. za organiziranje događaja i usluge</izvorni_sadrzaj>
    <derivirana_varijabla naziv="DomainObject.Predmet.ProtustrankaIDrugi_1">VACANZA j.d.o.o. za organiziranje događaja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VACANZA j.d.o.o. za organiziranje događaja i usluge, OIB 73468368561, Braće Bilšić 4, 23000 Zadar</izvorni_sadrzaj>
    <derivirana_varijabla naziv="DomainObject.Predmet.ProtustrankaIDrugiAdressOIB_1">VACANZA j.d.o.o. za organiziranje događaja i usluge, OIB 73468368561, Braće Bilšić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VACANZA j.d.o.o. za organiziranje događaja i usluge</item>
    </izvorni_sadrzaj>
    <derivirana_varijabla naziv="DomainObject.Predmet.SudioniciListNaziv_1">
      <item>FINA</item>
      <item>VACANZA j.d.o.o. za organiziranje događaja i usluge</item>
    </derivirana_varijabla>
  </DomainObject.Predmet.SudioniciListNaziv>
  <DomainObject.Predmet.SudioniciListAdressOIB>
    <izvorni_sadrzaj>
      <item>FINA, OIB 85821130368</item>
      <item>VACANZA j.d.o.o. za organiziranje događaja i usluge, OIB 73468368561, Braće Bilšić 4,23000 Zadar</item>
    </izvorni_sadrzaj>
    <derivirana_varijabla naziv="DomainObject.Predmet.SudioniciListAdressOIB_1">
      <item>FINA, OIB 85821130368</item>
      <item>VACANZA j.d.o.o. za organiziranje događaja i usluge, OIB 73468368561,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73468368561</item>
    </izvorni_sadrzaj>
    <derivirana_varijabla naziv="DomainObject.Predmet.SudioniciListNazivOIB_1">
      <item>, OIB 85821130368</item>
      <item>, OIB 73468368561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2103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2018-04-11T08:18:00Z</dcterms:created>
  <dc:creator>mklismanic</dc:creator>
  <cp:lastModifiedBy>Anita Ivandić</cp:lastModifiedBy>
  <cp:lastPrinted>2018-04-11T08:21:00Z</cp:lastPrinted>
  <dcterms:modified xmlns:xsi="http://www.w3.org/2001/XMLSchema-instance" xsi:type="dcterms:W3CDTF">2018-04-11T10:50:00Z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(St-107-2018.docx)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