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e980cc" w14:paraId="1e980c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47BE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47BE2">
              <w:t>645/17-13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A7293B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po sucu toga suda Kseniji Flack-Makitan, kao sucu u stečajnom predmetu povodom prijedloga </w:t>
      </w:r>
      <w:r w:rsidR="00E52846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predlagatelja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47BE2" w:rsidRPr="00147BE2">
        <w:rPr>
          <w:rFonts w:eastAsia="Times New Roman" w:hAnsi="Times New Roman" w:ascii="Times New Roman"/>
          <w:sz w:val="24"/>
          <w:szCs w:val="24"/>
          <w:lang w:eastAsia="hr-HR"/>
        </w:rPr>
        <w:t>vjerovnika Republike Hrvatske, Ministarstva financija, Porezne uprave, Područnog ureda Sjeverna Hrvatska, zastupane po Županijskom državnom odvjetništvu u Varaždinu, Građans</w:t>
      </w:r>
      <w:r w:rsidR="00147BE2">
        <w:rPr>
          <w:rFonts w:eastAsia="Times New Roman" w:hAnsi="Times New Roman" w:ascii="Times New Roman"/>
          <w:sz w:val="24"/>
          <w:szCs w:val="24"/>
          <w:lang w:eastAsia="hr-HR"/>
        </w:rPr>
        <w:t xml:space="preserve">ko-upravnom odjelu iz Varaždina </w:t>
      </w:r>
      <w:r w:rsidR="00171959">
        <w:rPr>
          <w:rFonts w:eastAsia="Times New Roman" w:hAnsi="Times New Roman" w:ascii="Times New Roman"/>
          <w:sz w:val="24"/>
          <w:szCs w:val="24"/>
          <w:lang w:eastAsia="hr-HR"/>
        </w:rPr>
        <w:t xml:space="preserve">i dužnika </w:t>
      </w:r>
      <w:r w:rsidR="00171959" w:rsidRPr="00147BE2">
        <w:rPr>
          <w:rFonts w:eastAsia="Times New Roman" w:hAnsi="Times New Roman" w:ascii="Times New Roman"/>
          <w:sz w:val="24"/>
          <w:szCs w:val="24"/>
          <w:lang w:eastAsia="hr-HR"/>
        </w:rPr>
        <w:t>MIS-SAMI j.d.o.o., Varaždin, Josipa Kozarca 22, OIB: 88818957870</w:t>
      </w:r>
      <w:r w:rsidR="001719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7BE2" w:rsidRPr="00147BE2">
        <w:rPr>
          <w:rFonts w:eastAsia="Times New Roman" w:hAnsi="Times New Roman" w:ascii="Times New Roman"/>
          <w:sz w:val="24"/>
          <w:szCs w:val="24"/>
          <w:lang w:eastAsia="hr-HR"/>
        </w:rPr>
        <w:t>za otv</w:t>
      </w:r>
      <w:r w:rsidR="00147BE2">
        <w:rPr>
          <w:rFonts w:eastAsia="Times New Roman" w:hAnsi="Times New Roman" w:ascii="Times New Roman"/>
          <w:sz w:val="24"/>
          <w:szCs w:val="24"/>
          <w:lang w:eastAsia="hr-HR"/>
        </w:rPr>
        <w:t xml:space="preserve">aranje stečajnog postupka nad </w:t>
      </w:r>
      <w:r w:rsidR="00171959">
        <w:rPr>
          <w:rFonts w:eastAsia="Times New Roman" w:hAnsi="Times New Roman" w:ascii="Times New Roman"/>
          <w:sz w:val="24"/>
          <w:szCs w:val="24"/>
          <w:lang w:eastAsia="hr-HR"/>
        </w:rPr>
        <w:t xml:space="preserve">istim </w:t>
      </w:r>
      <w:r w:rsidR="00147BE2">
        <w:rPr>
          <w:rFonts w:eastAsia="Times New Roman" w:hAnsi="Times New Roman" w:ascii="Times New Roman"/>
          <w:sz w:val="24"/>
          <w:szCs w:val="24"/>
          <w:lang w:eastAsia="hr-HR"/>
        </w:rPr>
        <w:t>dužnikom</w:t>
      </w:r>
      <w:r w:rsidR="00E52846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147BE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22. siječnja 2018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A7293B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7293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47BE2" w:rsidRPr="00147BE2">
        <w:rPr>
          <w:rFonts w:eastAsia="Times New Roman" w:hAnsi="Times New Roman" w:ascii="Times New Roman"/>
          <w:sz w:val="24"/>
          <w:szCs w:val="24"/>
          <w:lang w:eastAsia="hr-HR"/>
        </w:rPr>
        <w:t>MIS-SAMI j.d.o.o., Varaždin, Josipa Kozarca 22, OIB: 88818957870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22. siječnja 2018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09,00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Za stečajnog upravitelja </w:t>
      </w:r>
      <w:r w:rsidR="00825820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izabrana je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47BE2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dosadašnja privremena stečajna upraviteljica </w:t>
      </w:r>
      <w:r w:rsidR="00E52846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Katarina Conar-Brod, 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Varaždin</w:t>
      </w:r>
      <w:r w:rsidR="00E52846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, Križanićeva 92, OIB: 45444178361.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64517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1A5B6D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23</w:t>
      </w:r>
      <w:r w:rsidR="00147BE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travnja 2018. u 08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Oglas o otvaranju stečajnog postupka objavljuje se isticanjem na e-Oglasnoj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ploči ovog suda sa danom otvaranja stečajnog postupka.</w:t>
      </w:r>
    </w:p>
    <w:p w:rsidRDefault="00E52846" w:rsidP="00A7293B" w:rsidR="00A253AF" w:rsidRPr="00E52846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Nalaže se stečajnoj </w:t>
      </w:r>
      <w:r w:rsidR="00A253AF" w:rsidRPr="00A253AF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upravitelj</w:t>
      </w: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ici Katarini Conar-Brod</w:t>
      </w:r>
      <w:r w:rsidR="00A7293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, Varaždin, </w:t>
      </w:r>
      <w:r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Križanićeva 92,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da bez odgode pristupi ovome sudu radi davanja izjave o prihvaćanju 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975368" w:rsidP="00E52846" w:rsidR="0097536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800989" w:rsidP="00800989" w:rsidR="00800989" w:rsidRP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2846" w:rsidP="00A253AF" w:rsidR="00A7293B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U ovom postupku dužnik je podnio prijedlog za otvaranje stečajnog postupka, u skladu sa kojim je sud zakazao ročište za</w:t>
      </w:r>
      <w:r w:rsidR="00147BE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28. prosinca 2017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., na kojem je</w:t>
      </w:r>
      <w:r w:rsidR="00195A94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privremena stečajna upraviteljica Katarina Conar-Brod </w:t>
      </w:r>
      <w:r w:rsidR="00147BE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navela da od imovine dužnik ima 650 komada razne ženske odjeće ukupne vrijednosti 153.653,00 kn, a u svome izvješću od 12. prosinca 2017. da je dužnik u neprekidnoj blokadi više od 120 dana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147BE2" w:rsidP="00A253AF" w:rsidR="00147BE2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147BE2" w:rsidP="00A253AF" w:rsidR="00147BE2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Prema stanju u Očevidniku redoslijeda osnova za plaćanje dužnik je na dan otvaranja stečajnog postupka imao neizvršene osnove za plaćanje u iznosu od 18.413,80 kn.</w:t>
      </w:r>
    </w:p>
    <w:p w:rsidRDefault="00147BE2" w:rsidP="00171959" w:rsidR="00147BE2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ind w:firstLine="709"/>
        <w:jc w:val="both"/>
        <w:rPr>
          <w:rFonts w:cs="Mangal" w:eastAsia="SimSun" w:hAnsi="Times New Roman" w:ascii="Times New Roman"/>
          <w:snapToGrid w:val="false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 obzirom na utvrđene činjenice i postojanje stečajnog razloga, sud je primjenom čl. 129. i 130., te 84.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navedenom odredbom SZ. Napominje se da je</w:t>
      </w:r>
      <w:r w:rsidR="00171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ova stečajna upraviteljica </w:t>
      </w:r>
      <w:r w:rsidR="00825820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171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a kao privremena stečajna upraviteljica u ovom postupku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skladu s čl. 84. st. 1. SZ metodom slučajnog odabira uz korištenje iznimke glede onih stečajnih upravitelja koji su obavijestili Ured predsjednice ovoga suda o tome </w:t>
      </w:r>
      <w:r w:rsidR="0080098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da su podnijeli Ministarstvu pravosuđa zahtjev za privremenim izuzimanjem od izbora za stečajnog upravitelja prema čl. 84. st. 3 SZ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  <w:r w:rsidR="0080098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171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tako da je ista sada samo nastavila obavljati svoju dužnost kao stečajni upravitelj.</w:t>
      </w:r>
    </w:p>
    <w:p w:rsidRDefault="00A7293B" w:rsidP="0049749B" w:rsidR="00A7293B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800989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171959">
        <w:rPr>
          <w:rFonts w:hAnsi="Times New Roman" w:ascii="Times New Roman"/>
          <w:sz w:val="24"/>
          <w:szCs w:val="24"/>
        </w:rPr>
        <w:t>22. siječnja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800989" w:rsidP="00800989" w:rsidR="0080098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71959" w:rsidP="00800989" w:rsidR="0017195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171959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171959"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25820" w:rsidP="00825820" w:rsidR="00825820" w:rsidRPr="00171959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171959"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A7293B" w:rsidP="0056514C" w:rsidR="00A729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25820" w:rsidP="0056514C" w:rsidR="0082582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71959" w:rsidP="0056514C" w:rsidR="0017195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71959" w:rsidP="00A253AF" w:rsidR="00171959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171959" w:rsidP="00A253AF" w:rsidR="00171959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800989" w:rsidP="00800989" w:rsid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Ministarstvo financija, Porezna uprava, Područni ured</w:t>
      </w:r>
      <w:r w:rsidR="00171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Varaždin, Varaždin, Graberje 1</w:t>
      </w:r>
    </w:p>
    <w:p w:rsidRDefault="00800989" w:rsidP="00800989" w:rsidR="00800989" w:rsidRPr="00603E8C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E52846" w:rsidP="00A253AF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171959" w:rsidRPr="00147BE2">
        <w:rPr>
          <w:rFonts w:eastAsia="Times New Roman" w:hAnsi="Times New Roman" w:ascii="Times New Roman"/>
          <w:sz w:val="24"/>
          <w:szCs w:val="24"/>
          <w:lang w:eastAsia="hr-HR"/>
        </w:rPr>
        <w:t xml:space="preserve">MIS-SAMI j.d.o.o., Varaždin, Josipa Kozarca 22, </w:t>
      </w:r>
    </w:p>
    <w:p w:rsidRDefault="00A253AF" w:rsidP="00A253AF" w:rsidR="00A253AF" w:rsidRP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</w:t>
      </w:r>
      <w:r w:rsidR="0017195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ica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dužnika, </w:t>
      </w:r>
      <w:r w:rsidR="00171959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Sanja Lechner, Varaždin, Fortunata Pintarića 22,</w:t>
      </w:r>
    </w:p>
    <w:p w:rsidRDefault="00E52846" w:rsidP="00A7293B" w:rsidR="00A7293B" w:rsidRPr="00A7293B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Stečajna upraviteljica Katarina Conar-Brod, Varaždin, Križanićeva 92</w:t>
      </w:r>
      <w:r w:rsidR="001719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</w:t>
      </w:r>
    </w:p>
    <w:p w:rsidRDefault="00A253AF" w:rsidP="00A253AF" w:rsidR="00A253AF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</w:t>
      </w:r>
      <w:r w:rsidR="00195A9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odjel, Varaždin, Braće Radić 2</w:t>
      </w: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D2B" w:rsidP="00501147" w:rsidR="00921D2B">
      <w:pPr>
        <w:spacing w:lineRule="auto" w:line="240" w:after="0"/>
      </w:pPr>
      <w:r>
        <w:separator/>
      </w:r>
    </w:p>
  </w:endnote>
  <w:endnote w:id="0" w:type="continuationSeparator">
    <w:p w:rsidRDefault="00921D2B" w:rsidP="00501147" w:rsidR="00921D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D2B" w:rsidP="00501147" w:rsidR="00921D2B">
      <w:pPr>
        <w:spacing w:lineRule="auto" w:line="240" w:after="0"/>
      </w:pPr>
      <w:r>
        <w:separator/>
      </w:r>
    </w:p>
  </w:footnote>
  <w:footnote w:id="0" w:type="continuationSeparator">
    <w:p w:rsidRDefault="00921D2B" w:rsidP="00501147" w:rsidR="00921D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879CB">
      <w:rPr>
        <w:rFonts w:hAnsi="Times New Roman" w:ascii="Times New Roman"/>
        <w:noProof/>
        <w:sz w:val="24"/>
        <w:szCs w:val="24"/>
      </w:rPr>
      <w:t>Poslovni broj: 5 St-645/17-13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879C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47BE2"/>
    <w:rsid w:val="00171959"/>
    <w:rsid w:val="00194888"/>
    <w:rsid w:val="00195A94"/>
    <w:rsid w:val="001A5B6D"/>
    <w:rsid w:val="001A68CF"/>
    <w:rsid w:val="001E3C62"/>
    <w:rsid w:val="001F6DF0"/>
    <w:rsid w:val="00237FCE"/>
    <w:rsid w:val="002971D6"/>
    <w:rsid w:val="002D2FC4"/>
    <w:rsid w:val="002E3DDB"/>
    <w:rsid w:val="002F5A1F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3351F"/>
    <w:rsid w:val="0056514C"/>
    <w:rsid w:val="005E1D89"/>
    <w:rsid w:val="005F633B"/>
    <w:rsid w:val="00603E8C"/>
    <w:rsid w:val="006320DB"/>
    <w:rsid w:val="00643039"/>
    <w:rsid w:val="00685195"/>
    <w:rsid w:val="006D7959"/>
    <w:rsid w:val="006E78B0"/>
    <w:rsid w:val="00741600"/>
    <w:rsid w:val="00757A30"/>
    <w:rsid w:val="007802E2"/>
    <w:rsid w:val="0078776D"/>
    <w:rsid w:val="00791B7F"/>
    <w:rsid w:val="007A409A"/>
    <w:rsid w:val="00800989"/>
    <w:rsid w:val="00825820"/>
    <w:rsid w:val="00836880"/>
    <w:rsid w:val="008659E3"/>
    <w:rsid w:val="0087608C"/>
    <w:rsid w:val="008A6557"/>
    <w:rsid w:val="008C4EFB"/>
    <w:rsid w:val="008D05FD"/>
    <w:rsid w:val="00921D2B"/>
    <w:rsid w:val="0092437B"/>
    <w:rsid w:val="00932A51"/>
    <w:rsid w:val="00957093"/>
    <w:rsid w:val="0096157B"/>
    <w:rsid w:val="0096563D"/>
    <w:rsid w:val="00975368"/>
    <w:rsid w:val="00A253AF"/>
    <w:rsid w:val="00A31425"/>
    <w:rsid w:val="00A31587"/>
    <w:rsid w:val="00A65E60"/>
    <w:rsid w:val="00A7293B"/>
    <w:rsid w:val="00A879CB"/>
    <w:rsid w:val="00A9082D"/>
    <w:rsid w:val="00AA1295"/>
    <w:rsid w:val="00AD7F34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34CA4"/>
    <w:rsid w:val="00D43FE4"/>
    <w:rsid w:val="00D50D29"/>
    <w:rsid w:val="00DB5D1B"/>
    <w:rsid w:val="00DC66A8"/>
    <w:rsid w:val="00DC70E5"/>
    <w:rsid w:val="00E349A5"/>
    <w:rsid w:val="00E52846"/>
    <w:rsid w:val="00E67A65"/>
    <w:rsid w:val="00E94875"/>
    <w:rsid w:val="00EC15A5"/>
    <w:rsid w:val="00EE4D7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9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9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St-645/2017-13</izvorni_sadrzaj>
    <derivirana_varijabla naziv="DomainObject.Oznaka_1">St-645/2017-13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imenovan u predmetu St-504/2017 automatskim odabirom s iznimkom</izvorni_sadrzaj>
    <derivirana_varijabla naziv="DomainObject.Predmet.PrimjedbaSuca_1">stečajni upravitelj imenovan u predmetu St-504/2017 automatskim odabirom s iznimkom</derivirana_varijabla>
  </DomainObject.Predmet.PrimjedbaSuca>
  <DomainObject.Predmet.ProtustrankaFormated>
    <izvorni_sadrzaj>  MIS-SAMI jednostavno društvo s ograničenom odgovornošću za  trgovinu, posredovanje i usluge</izvorni_sadrzaj>
    <derivirana_varijabla naziv="DomainObject.Predmet.ProtustrankaFormated_1">  MIS-SAMI jednostavno društvo s ograničenom odgovornošću za  trgovinu, posredovanje i usluge</derivirana_varijabla>
  </DomainObject.Predmet.ProtustrankaFormated>
  <DomainObject.Predmet.ProtustrankaFormatedOIB>
    <izvorni_sadrzaj>  MIS-SAMI jednostavno društvo s ograničenom odgovornošću za  trgovinu, posredovanje i usluge, OIB 88818957870</izvorni_sadrzaj>
    <derivirana_varijabla naziv="DomainObject.Predmet.ProtustrankaFormatedOIB_1">  MIS-SAMI jednostavno društvo s ograničenom odgovornošću za  trgovinu, posredovanje i usluge, OIB 88818957870</derivirana_varijabla>
  </DomainObject.Predmet.ProtustrankaFormatedOIB>
  <DomainObject.Predmet.ProtustrankaFormatedWithAdress>
    <izvorni_sadrzaj> MIS-SAMI jednostavno društvo s ograničenom odgovornošću za  trgovinu, posredovanje i usluge, Josipa Kozarca 22, 42000 Varaždin</izvorni_sadrzaj>
    <derivirana_varijabla naziv="DomainObject.Predmet.ProtustrankaFormatedWithAdress_1"> MIS-SAMI jednostavno društvo s ograničenom odgovornošću za  trgovinu, posredovanje i usluge, Josipa Kozarca 22, 42000 Varaždin</derivirana_varijabla>
  </DomainObject.Predmet.ProtustrankaFormatedWithAdress>
  <DomainObject.Predmet.ProtustrankaFormatedWithAdressOIB>
    <izvorni_sadrzaj> MIS-SAMI jednostavno društvo s ograničenom odgovornošću za  trgovinu, posredovanje i usluge, OIB 88818957870, Josipa Kozarca 22, 42000 Varaždin</izvorni_sadrzaj>
    <derivirana_varijabla naziv="DomainObject.Predmet.ProtustrankaFormatedWithAdressOIB_1"> MIS-SAMI jednostavno društvo s ograničenom odgovornošću za  trgovinu, posredovanje i usluge, OIB 88818957870, Josipa Kozarca 22, 42000 Varaždin</derivirana_varijabla>
  </DomainObject.Predmet.ProtustrankaFormatedWithAdressOIB>
  <DomainObject.Predmet.ProtustrankaWithAdress>
    <izvorni_sadrzaj>MIS-SAMI jednostavno društvo s ograničenom odgovornošću za  trgovinu, posredovanje i usluge Josipa Kozarca 22, 42000 Varaždin</izvorni_sadrzaj>
    <derivirana_varijabla naziv="DomainObject.Predmet.ProtustrankaWithAdress_1">MIS-SAMI jednostavno društvo s ograničenom odgovornošću za  trgovinu, posredovanje i usluge Josipa Kozarca 22, 42000 Varaždin</derivirana_varijabla>
  </DomainObject.Predmet.ProtustrankaWithAdress>
  <DomainObject.Predmet.ProtustrankaWithAdressOIB>
    <izvorni_sadrzaj>MIS-SAMI jednostavno društvo s ograničenom odgovornošću za  trgovinu, posredovanje i usluge, OIB 88818957870, Josipa Kozarca 22, 42000 Varaždin</izvorni_sadrzaj>
    <derivirana_varijabla naziv="DomainObject.Predmet.ProtustrankaWithAdressOIB_1">MIS-SAMI jednostavno društvo s ograničenom odgovornošću za  trgovinu, posredovanje i usluge, OIB 88818957870, Josipa Kozarca 22, 42000 Varaždin</derivirana_varijabla>
  </DomainObject.Predmet.ProtustrankaWithAdressOIB>
  <DomainObject.Predmet.ProtustrankaNazivFormated>
    <izvorni_sadrzaj>MIS-SAMI jednostavno društvo s ograničenom odgovornošću za  trgovinu, posredovanje i usluge</izvorni_sadrzaj>
    <derivirana_varijabla naziv="DomainObject.Predmet.ProtustrankaNazivFormated_1">MIS-SAMI jednostavno društvo s ograničenom odgovornošću za  trgovinu, posredovanje i usluge</derivirana_varijabla>
  </DomainObject.Predmet.ProtustrankaNazivFormated>
  <DomainObject.Predmet.ProtustrankaNazivFormatedOIB>
    <izvorni_sadrzaj>MIS-SAMI jednostavno društvo s ograničenom odgovornošću za  trgovinu, posredovanje i usluge, OIB 88818957870</izvorni_sadrzaj>
    <derivirana_varijabla naziv="DomainObject.Predmet.ProtustrankaNazivFormatedOIB_1">MIS-SAMI jednostavno društvo s ograničenom odgovornošću za  trgovinu, posredovanje i usluge, OIB 88818957870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MIS-SAMI jednostavno društvo s ograničenom odgovornošću za  trgovinu, posredovanje i usluge</item>
    </izvorni_sadrzaj>
    <derivirana_varijabla naziv="DomainObject.Predmet.ProtuStrankaListFormated_1">
      <item>MIS-SAMI jednostavno društvo s ograničenom odgovornošću za  trgovinu, posredovanje i usluge</item>
    </derivirana_varijabla>
  </DomainObject.Predmet.ProtuStrankaListFormated>
  <DomainObject.Predmet.ProtuStrankaListFormatedOIB>
    <izvorni_sadrzaj>
      <item>MIS-SAMI jednostavno društvo s ograničenom odgovornošću za  trgovinu, posredovanje i usluge, OIB 88818957870</item>
    </izvorni_sadrzaj>
    <derivirana_varijabla naziv="DomainObject.Predmet.ProtuStrankaListFormatedOIB_1">
      <item>MIS-SAMI jednostavno društvo s ograničenom odgovornošću za  trgovinu, posredovanje i usluge, OIB 88818957870</item>
    </derivirana_varijabla>
  </DomainObject.Predmet.ProtuStrankaListFormatedOIB>
  <DomainObject.Predmet.ProtuStrankaListFormatedWithAdress>
    <izvorni_sadrzaj>
      <item>MIS-SAMI jednostavno društvo s ograničenom odgovornošću za  trgovinu, posredovanje i usluge, Josipa Kozarca 22, 42000 Varaždin</item>
    </izvorni_sadrzaj>
    <derivirana_varijabla naziv="DomainObject.Predmet.ProtuStrankaListFormatedWithAdress_1">
      <item>MIS-SAMI jednostavno društvo s ograničenom odgovornošću za  trgovinu, posredovanje i usluge, Josipa Kozarca 22, 42000 Varaždin</item>
    </derivirana_varijabla>
  </DomainObject.Predmet.ProtuStrankaListFormatedWithAdress>
  <DomainObject.Predmet.ProtuStrankaListFormatedWithAdressOIB>
    <izvorni_sadrzaj>
      <item>MIS-SAMI jednostavno društvo s ograničenom odgovornošću za  trgovinu, posredovanje i usluge, OIB 88818957870, Josipa Kozarca 22, 42000 Varaždin</item>
    </izvorni_sadrzaj>
    <derivirana_varijabla naziv="DomainObject.Predmet.ProtuStrankaListFormatedWithAdressOIB_1">
      <item>MIS-SAMI jednostavno društvo s ograničenom odgovornošću za  trgovinu, posredovanje i usluge, OIB 88818957870, Josipa Kozarca 22, 42000 Varaždin</item>
    </derivirana_varijabla>
  </DomainObject.Predmet.ProtuStrankaListFormatedWithAdressOIB>
  <DomainObject.Predmet.ProtuStrankaListNazivFormated>
    <izvorni_sadrzaj>
      <item>MIS-SAMI jednostavno društvo s ograničenom odgovornošću za  trgovinu, posredovanje i usluge</item>
    </izvorni_sadrzaj>
    <derivirana_varijabla naziv="DomainObject.Predmet.ProtuStrankaListNazivFormated_1">
      <item>MIS-SAMI jednostavno društvo s ograničenom odgovornošću za  trgovinu, posredovanje i usluge</item>
    </derivirana_varijabla>
  </DomainObject.Predmet.ProtuStrankaListNazivFormated>
  <DomainObject.Predmet.ProtuStrankaListNazivFormatedOIB>
    <izvorni_sadrzaj>
      <item>MIS-SAMI jednostavno društvo s ograničenom odgovornošću za  trgovinu, posredovanje i usluge, OIB 88818957870</item>
    </izvorni_sadrzaj>
    <derivirana_varijabla naziv="DomainObject.Predmet.ProtuStrankaListNazivFormatedOIB_1">
      <item>MIS-SAMI jednostavno društvo s ograničenom odgovornošću za  trgovinu, posredovanje i usluge, OIB 88818957870</item>
    </derivirana_varijabla>
  </DomainObject.Predmet.ProtuStrankaListNazivFormatedOIB>
  <DomainObject.Predmet.OstaliListFormated>
    <izvorni_sadrzaj>
      <item>Sanja Lechner</item>
      <item>e-Oglasna</item>
      <item>Sudski registar Trgovačkog suda u Varaždinu</item>
      <item>Katarina Conar-Brod, privremeni st. upravitelj</item>
    </izvorni_sadrzaj>
    <derivirana_varijabla naziv="DomainObject.Predmet.OstaliListFormated_1">
      <item>Sanja Lechner</item>
      <item>e-Oglasna</item>
      <item>Sudski registar Trgovačkog suda u Varaždinu</item>
      <item>Katarina Conar-Brod, privremeni st. upravitelj</item>
    </derivirana_varijabla>
  </DomainObject.Predmet.OstaliListFormated>
  <DomainObject.Predmet.OstaliListFormatedOIB>
    <izvorni_sadrzaj>
      <item>Sanja Lechner, OIB 02640799786</item>
      <item>e-Oglasna</item>
      <item>Sudski registar Trgovačkog suda u Varaždinu</item>
      <item>Katarina Conar-Brod, privremeni st. upravitelj, OIB 45444178361</item>
    </izvorni_sadrzaj>
    <derivirana_varijabla naziv="DomainObject.Predmet.OstaliListFormatedOIB_1">
      <item>Sanja Lechner, OIB 02640799786</item>
      <item>e-Oglasna</item>
      <item>Sudski registar Trgovačkog suda u Varaždinu</item>
      <item>Katarina Conar-Brod, privremeni st. upravitelj, OIB 45444178361</item>
    </derivirana_varijabla>
  </DomainObject.Predmet.OstaliListFormatedOIB>
  <DomainObject.Predmet.OstaliListFormatedWithAdress>
    <izvorni_sadrzaj>
      <item>Sanja Lechner, Fortunata Pintarića 22, 42000 Varaždin</item>
      <item>e-Oglasna</item>
      <item>Sudski registar Trgovačkog suda u Varaždinu, B.Radića 2, 42000 Varaždin</item>
      <item>Katarina Conar-Brod, privremeni st. upravitelj, Juraja Križanića 92, 42000 Varaždin</item>
    </izvorni_sadrzaj>
    <derivirana_varijabla naziv="DomainObject.Predmet.OstaliListFormatedWithAdress_1">
      <item>Sanja Lechner, Fortunata Pintarića 22, 42000 Varaždin</item>
      <item>e-Oglasna</item>
      <item>Sudski registar Trgovačkog suda u Varaždinu, B.Radića 2, 42000 Varaždin</item>
      <item>Katarina Conar-Brod, privremeni st. upravitelj, Juraja Križanića 92, 42000 Varaždin</item>
    </derivirana_varijabla>
  </DomainObject.Predmet.OstaliListFormatedWithAdress>
  <DomainObject.Predmet.OstaliListFormatedWithAdressOIB>
    <izvorni_sadrzaj>
      <item>Sanja Lechner, OIB 02640799786, Fortunata Pintarića 22, 42000 Varaždin</item>
      <item>e-Oglasna</item>
      <item>Sudski registar Trgovačkog suda u Varaždinu, B.Radića 2, 42000 Varaždin</item>
      <item>Katarina Conar-Brod, privremeni st. upravitelj, OIB 45444178361, Juraja Križanića 92, 42000 Varaždin</item>
    </izvorni_sadrzaj>
    <derivirana_varijabla naziv="DomainObject.Predmet.OstaliListFormatedWithAdressOIB_1">
      <item>Sanja Lechner, OIB 02640799786, Fortunata Pintarića 22, 42000 Varaždin</item>
      <item>e-Oglasna</item>
      <item>Sudski registar Trgovačkog suda u Varaždinu, B.Radića 2, 42000 Varaždin</item>
      <item>Katarina Conar-Brod, privremeni st. upravitelj, OIB 45444178361, Juraja Križanića 92, 42000 Varaždin</item>
    </derivirana_varijabla>
  </DomainObject.Predmet.OstaliListFormatedWithAdressOIB>
  <DomainObject.Predmet.OstaliListNazivFormated>
    <izvorni_sadrzaj>
      <item>Sanja Lechner</item>
      <item>e-Oglasna</item>
      <item>Sudski registar Trgovačkog suda u Varaždinu</item>
      <item>Katarina Conar-Brod, privremeni st. upravitelj</item>
    </izvorni_sadrzaj>
    <derivirana_varijabla naziv="DomainObject.Predmet.OstaliListNazivFormated_1">
      <item>Sanja Lechner</item>
      <item>e-Oglasna</item>
      <item>Sudski registar Trgovačkog suda u Varaždinu</item>
      <item>Katarina Conar-Brod, privremeni st. upravitelj</item>
    </derivirana_varijabla>
  </DomainObject.Predmet.OstaliListNazivFormated>
  <DomainObject.Predmet.OstaliListNazivFormatedOIB>
    <izvorni_sadrzaj>
      <item>Sanja Lechner, OIB 02640799786</item>
      <item>e-Oglasna</item>
      <item>Sudski registar Trgovačkog suda u Varaždinu</item>
      <item>Katarina Conar-Brod, privremeni st. upravitelj, OIB 45444178361</item>
    </izvorni_sadrzaj>
    <derivirana_varijabla naziv="DomainObject.Predmet.OstaliListNazivFormatedOIB_1">
      <item>Sanja Lechner, OIB 02640799786</item>
      <item>e-Oglasna</item>
      <item>Sudski registar Trgovačkog suda u Varaždinu</item>
      <item>Katarina Conar-Brod, privremeni st. upravitelj,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St-645/2017-13</izvorni_sadrzaj>
    <derivirana_varijabla naziv="DomainObject.PoslovniBrojDokumenta_1">St-645/2017-13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MIS-SAMI jednostavno društvo s ograničenom odgovornošću za  trgovinu, posredovanje i usluge</izvorni_sadrzaj>
    <derivirana_varijabla naziv="DomainObject.Predmet.ProtustrankaIDrugi_1">MIS-SAMI jednostavno društvo s ograničenom odgovornošću za  trgovinu, posredovanje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MIS-SAMI jednostavno društvo s ograničenom odgovornošću za  trgovinu, posredovanje i usluge, OIB 88818957870, Josipa Kozarca 22, 42000 Varaždin</izvorni_sadrzaj>
    <derivirana_varijabla naziv="DomainObject.Predmet.ProtustrankaIDrugiAdressOIB_1">MIS-SAMI jednostavno društvo s ograničenom odgovornošću za  trgovinu, posredovanje i usluge, OIB 88818957870, Josipa Kozarca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Lechner</item>
      <item>MIS-SAMI jednostavno društvo s ograničenom odgovornošću za  trgovinu, posredovanje i usluge</item>
      <item>Financijska agencija</item>
      <item>e-Oglasna</item>
      <item>Sudski registar Trgovačkog suda u Varaždinu</item>
      <item>Katarina Conar-Brod, privremeni st. upravitelj</item>
    </izvorni_sadrzaj>
    <derivirana_varijabla naziv="DomainObject.Predmet.SudioniciListNaziv_1">
      <item>Sanja Lechner</item>
      <item>MIS-SAMI jednostavno društvo s ograničenom odgovornošću za  trgovinu, posredovanje i usluge</item>
      <item>Financijska agencija</item>
      <item>e-Oglasna</item>
      <item>Sudski registar Trgovačkog suda u Varaždinu</item>
      <item>Katarina Conar-Brod, privremeni st. upravitelj</item>
    </derivirana_varijabla>
  </DomainObject.Predmet.SudioniciListNaziv>
  <DomainObject.Predmet.SudioniciListAdressOIB>
    <izvorni_sadrzaj>
      <item>Sanja Lechner, OIB 02640799786, Fortunata Pintarića 22,42000 Varaždin</item>
      <item>MIS-SAMI jednostavno društvo s ograničenom odgovornošću za  trgovinu, posredovanje i usluge, OIB 88818957870, Josipa Kozarca 22,42000 Varaždin</item>
      <item>Financijska agencija, OIB 85821130368, Ulica grada Vukovara 70,10000 Zagreb</item>
      <item>e-Oglasna</item>
      <item>Sudski registar Trgovačkog suda u Varaždinu, B.Radića 2,42000 Varaždin</item>
      <item>Katarina Conar-Brod, privremeni st. upravitelj, OIB 45444178361, Juraja Križanića 92,42000 Varaždin</item>
    </izvorni_sadrzaj>
    <derivirana_varijabla naziv="DomainObject.Predmet.SudioniciListAdressOIB_1">
      <item>Sanja Lechner, OIB 02640799786, Fortunata Pintarića 22,42000 Varaždin</item>
      <item>MIS-SAMI jednostavno društvo s ograničenom odgovornošću za  trgovinu, posredovanje i usluge, OIB 88818957870, Josipa Kozarca 22,42000 Varaždin</item>
      <item>Financijska agencija, OIB 85821130368, Ulica grada Vukovara 70,10000 Zagreb</item>
      <item>e-Oglasna</item>
      <item>Sudski registar Trgovačkog suda u Varaždinu, B.Radića 2,42000 Varaždin</item>
      <item>Katarina Conar-Brod, privremeni st. upravitelj,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02640799786</item>
      <item>, OIB 88818957870</item>
      <item>, OIB 85821130368</item>
      <item>, OIB null</item>
      <item>, OIB null</item>
      <item>, OIB 45444178361</item>
    </izvorni_sadrzaj>
    <derivirana_varijabla naziv="DomainObject.Predmet.SudioniciListNazivOIB_1">
      <item>, OIB 02640799786</item>
      <item>, OIB 88818957870</item>
      <item>, OIB 85821130368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4BDE9-79B8-4593-869E-E093D6ECB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4460</properties:Characters>
  <properties:Lines>118</properties:Lines>
  <properties:Paragraphs>37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2018-01-22T08:32:00Z</cp:lastPrinted>
  <dcterms:modified xmlns:xsi="http://www.w3.org/2001/XMLSchema-instance" xsi:type="dcterms:W3CDTF">2018-01-22T08:33:00Z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