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1826" w14:paraId="2341826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6251A6">
        <w:t>REPUBLIKA HRVATSKA – Ministarstvo financija OIB: 18683136487, Područni ured Osijek, zastupano po Županijskom državnom odvjetništvu u Osijeku</w:t>
      </w:r>
      <w:r w:rsidR="00A67C15">
        <w:t xml:space="preserve">, </w:t>
      </w:r>
      <w:r>
        <w:t xml:space="preserve">za otvaranje stečajnog postupka nad dužnikom </w:t>
      </w:r>
      <w:proofErr w:type="spellStart"/>
      <w:r w:rsidR="003541DE">
        <w:t>Aucuba</w:t>
      </w:r>
      <w:proofErr w:type="spellEnd"/>
      <w:r w:rsidR="003541DE">
        <w:t xml:space="preserve"> j.d.o.o., Osijek, Franje Markovića 1, MBS: 030154221, OIB: 89986243015</w:t>
      </w:r>
      <w:r w:rsidR="00A16C5A">
        <w:rPr>
          <w:color w:val="000000"/>
        </w:rPr>
        <w:t xml:space="preserve">, dana </w:t>
      </w:r>
      <w:r w:rsidR="00A67C15">
        <w:rPr>
          <w:color w:val="000000"/>
        </w:rPr>
        <w:t>2</w:t>
      </w:r>
      <w:r w:rsidR="003541DE">
        <w:rPr>
          <w:color w:val="000000"/>
        </w:rPr>
        <w:t>9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6251A6" w:rsidP="00E968C8" w:rsidR="006251A6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 w:rsidR="000B2067">
        <w:t>Aucuba</w:t>
      </w:r>
      <w:proofErr w:type="spellEnd"/>
      <w:r w:rsidR="000B2067">
        <w:t xml:space="preserve"> j.d.o.o., Osijek, Franje Markovića 1, MBS: 030154221, OIB: 89986243015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B206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</w:t>
      </w:r>
      <w:r w:rsidR="0076035E" w:rsidRPr="0076035E">
        <w:t xml:space="preserve">Josip </w:t>
      </w:r>
      <w:proofErr w:type="spellStart"/>
      <w:r w:rsidR="0076035E" w:rsidRPr="0076035E">
        <w:t>Maras</w:t>
      </w:r>
      <w:proofErr w:type="spellEnd"/>
      <w:r w:rsidR="0076035E" w:rsidRPr="0076035E">
        <w:t>, OIB: 77280974407</w:t>
      </w:r>
      <w:r w:rsidR="0076035E">
        <w:t xml:space="preserve">, </w:t>
      </w:r>
      <w:proofErr w:type="spellStart"/>
      <w:r w:rsidR="0076035E" w:rsidRPr="0076035E">
        <w:t>Livana</w:t>
      </w:r>
      <w:proofErr w:type="spellEnd"/>
      <w:r w:rsidR="0076035E" w:rsidRPr="0076035E">
        <w:t>, Omladinska 56</w:t>
      </w:r>
    </w:p>
    <w:p w:rsidRDefault="00E3004B" w:rsidP="00A170A4" w:rsidR="00E3004B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2</w:t>
      </w:r>
      <w:r w:rsidR="001F7521">
        <w:t>9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3004B" w:rsidR="00D4739A">
      <w:pPr>
        <w:pStyle w:val="Odlomakpopisa"/>
        <w:numPr>
          <w:ilvl w:val="0"/>
          <w:numId w:val="10"/>
        </w:numPr>
        <w:jc w:val="both"/>
      </w:pPr>
      <w:r w:rsidRPr="00D4739A">
        <w:rPr>
          <w:color w:val="000000"/>
        </w:rPr>
        <w:t>zakonski zastupnik</w:t>
      </w:r>
      <w:r w:rsidR="00527AA7" w:rsidRPr="00D4739A">
        <w:rPr>
          <w:color w:val="000000"/>
        </w:rPr>
        <w:t xml:space="preserve"> dužnika</w:t>
      </w:r>
      <w:r w:rsidR="00C342B1" w:rsidRPr="00C342B1">
        <w:t xml:space="preserve"> </w:t>
      </w:r>
      <w:r w:rsidR="005E3AC9">
        <w:t xml:space="preserve">Josip </w:t>
      </w:r>
      <w:proofErr w:type="spellStart"/>
      <w:r w:rsidR="005E3AC9">
        <w:t>Maras</w:t>
      </w:r>
      <w:proofErr w:type="spellEnd"/>
      <w:r w:rsidR="00FC3A6F" w:rsidRPr="009022CC">
        <w:t xml:space="preserve">, </w:t>
      </w:r>
      <w:proofErr w:type="spellStart"/>
      <w:r w:rsidR="005E3AC9">
        <w:t>Livana</w:t>
      </w:r>
      <w:proofErr w:type="spellEnd"/>
      <w:r w:rsidR="005E3AC9">
        <w:t>, Omladinska 56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5E3AC9">
        <w:rPr>
          <w:color w:val="000000"/>
        </w:rPr>
        <w:t>27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5E3AC9">
        <w:rPr>
          <w:color w:val="000000"/>
        </w:rPr>
        <w:t>15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FFC" w:rsidR="00780FFC">
      <w:r>
        <w:separator/>
      </w:r>
    </w:p>
  </w:endnote>
  <w:endnote w:id="0" w:type="continuationSeparator">
    <w:p w:rsidRDefault="00780FFC" w:rsidR="00780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FFC" w:rsidR="00780FFC">
      <w:r>
        <w:separator/>
      </w:r>
    </w:p>
  </w:footnote>
  <w:footnote w:id="0" w:type="continuationSeparator">
    <w:p w:rsidRDefault="00780FFC" w:rsidR="00780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541DE" w:rsidR="003541DE">
    <w:pPr>
      <w:jc w:val="right"/>
    </w:pPr>
    <w:r>
      <w:tab/>
    </w:r>
    <w:r>
      <w:tab/>
    </w:r>
    <w:r w:rsidR="003541DE">
      <w:t>7 St-1009/18-13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2067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1F7521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541D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3AC9"/>
    <w:rsid w:val="005F5782"/>
    <w:rsid w:val="00600614"/>
    <w:rsid w:val="0060079E"/>
    <w:rsid w:val="00601CEB"/>
    <w:rsid w:val="0060773A"/>
    <w:rsid w:val="00611947"/>
    <w:rsid w:val="00614301"/>
    <w:rsid w:val="0062266E"/>
    <w:rsid w:val="006251A6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035E"/>
    <w:rsid w:val="007633F9"/>
    <w:rsid w:val="00765F21"/>
    <w:rsid w:val="007674CC"/>
    <w:rsid w:val="00774921"/>
    <w:rsid w:val="007759A4"/>
    <w:rsid w:val="00780FFC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0A3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0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50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50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0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0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0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50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50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0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0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St-1009/2018</izvorni_sadrzaj>
    <derivirana_varijabla naziv="DomainObject.Predmet.OznakaBroj_1">St-1009/2018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</izvorni_sadrzaj>
    <derivirana_varijabla naziv="DomainObject.Predmet.ProtustrankaFormated_1">  Aucuba j.d.o.o. za ugostiteljstvo</derivirana_varijabla>
  </DomainObject.Predmet.ProtustrankaFormated>
  <DomainObject.Predmet.ProtustrankaFormatedOIB>
    <izvorni_sadrzaj>  Aucuba j.d.o.o. za ugostiteljstvo, OIB 89986243015</izvorni_sadrzaj>
    <derivirana_varijabla naziv="DomainObject.Predmet.ProtustrankaFormatedOIB_1">  Aucuba j.d.o.o. za ugostiteljstvo, OIB 89986243015</derivirana_varijabla>
  </DomainObject.Predmet.ProtustrankaFormatedOIB>
  <DomainObject.Predmet.ProtustrankaFormatedWithAdress>
    <izvorni_sadrzaj> Aucuba j.d.o.o. za ugostiteljstvo, Franje Markovića 1, 31000 Osijek</izvorni_sadrzaj>
    <derivirana_varijabla naziv="DomainObject.Predmet.ProtustrankaFormatedWithAdress_1"> Aucuba j.d.o.o. za ugostiteljstvo, Franje Markovića 1, 31000 Osijek</derivirana_varijabla>
  </DomainObject.Predmet.ProtustrankaFormatedWithAdress>
  <DomainObject.Predmet.ProtustrankaFormatedWithAdressOIB>
    <izvorni_sadrzaj> Aucuba j.d.o.o. za ugostiteljstvo, OIB 89986243015, Franje Markovića 1, 31000 Osijek</izvorni_sadrzaj>
    <derivirana_varijabla naziv="DomainObject.Predmet.ProtustrankaFormatedWithAdressOIB_1"> Aucuba j.d.o.o. za ugostiteljstvo, OIB 89986243015, Franje Markovića 1, 31000 Osijek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Aucuba j.d.o.o. za ugostiteljstvo</item>
    </izvorni_sadrzaj>
    <derivirana_varijabla naziv="DomainObject.Predmet.ProtuStrankaListFormated_1">
      <item>Aucuba j.d.o.o. za ugostiteljstvo</item>
    </derivirana_varijabla>
  </DomainObject.Predmet.ProtuStrankaListFormated>
  <DomainObject.Predmet.ProtuStrankaListFormatedOIB>
    <izvorni_sadrzaj>
      <item>Aucuba j.d.o.o. za ugostiteljstvo, OIB 89986243015</item>
    </izvorni_sadrzaj>
    <derivirana_varijabla naziv="DomainObject.Predmet.ProtuStrankaListFormatedOIB_1">
      <item>Aucuba j.d.o.o. za ugostiteljstvo, OIB 89986243015</item>
    </derivirana_varijabla>
  </DomainObject.Predmet.ProtuStrankaListFormatedOIB>
  <DomainObject.Predmet.ProtuStrankaListFormatedWithAdress>
    <izvorni_sadrzaj>
      <item>Aucuba j.d.o.o. za ugostiteljstvo, Franje Markovića 1, 31000 Osijek</item>
    </izvorni_sadrzaj>
    <derivirana_varijabla naziv="DomainObject.Predmet.ProtuStrankaListFormatedWithAdress_1">
      <item>Aucuba j.d.o.o. za ugostiteljstvo, Franje Markovića 1, 31000 Osijek</item>
    </derivirana_varijabla>
  </DomainObject.Predmet.ProtuStrankaListFormatedWithAdress>
  <DomainObject.Predmet.ProtuStrankaListFormatedWithAdressOIB>
    <izvorni_sadrzaj>
      <item>Aucuba j.d.o.o. za ugostiteljstvo, OIB 89986243015, Franje Markovića 1, 31000 Osijek</item>
    </izvorni_sadrzaj>
    <derivirana_varijabla naziv="DomainObject.Predmet.ProtuStrankaListFormatedWithAdressOIB_1">
      <item>Aucuba j.d.o.o. za ugostiteljstvo, OIB 89986243015, Franje Markovića 1, 31000 Osijek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Aucuba j.d.o.o. za ugostiteljstvo</item>
      <item>RH MF Područni ured Osijek</item>
    </izvorni_sadrzaj>
    <derivirana_varijabla naziv="DomainObject.Predmet.SudioniciListNaziv_1">
      <item>Aucuba j.d.o.o. za ugostiteljstvo</item>
      <item>RH MF Područni ured Osijek</item>
    </derivirana_varijabla>
  </DomainObject.Predmet.SudioniciListNaziv>
  <DomainObject.Predmet.SudioniciListAdressOIB>
    <izvorni_sadrzaj>
      <item>Aucuba j.d.o.o. za ugostiteljstvo, OIB 89986243015, Franje Markovića 1,31000 Osijek</item>
      <item>RH MF Područni ured Osijek, OIB 18683136487</item>
    </izvorni_sadrzaj>
    <derivirana_varijabla naziv="DomainObject.Predmet.SudioniciListAdressOIB_1">
      <item>Aucuba j.d.o.o. za ugostiteljstvo, OIB 89986243015, Franje Markovića 1,31000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89986243015</item>
      <item>, OIB 18683136487</item>
    </izvorni_sadrzaj>
    <derivirana_varijabla naziv="DomainObject.Predmet.SudioniciListNazivOIB_1">
      <item>, OIB 89986243015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St-1009/2018-11</izvorni_sadrzaj>
    <derivirana_varijabla naziv="DomainObject.PredzadnjaOdlukaIzPredmeta.Oznaka_1">St-1009/2018-11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188</properties:Words>
  <properties:Characters>1046</properties:Characters>
  <properties:Lines>45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2018-10-29T12:35:00Z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