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b480a" w14:paraId="35b480a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="002D5A5F">
        <w:rPr>
          <w:rFonts w:hAnsi="Times New Roman" w:ascii="Times New Roman"/>
          <w:b/>
        </w:rPr>
        <w:t xml:space="preserve">    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3E15D0">
        <w:rPr>
          <w:rFonts w:hAnsi="Times New Roman" w:ascii="Times New Roman"/>
        </w:rPr>
        <w:t>1232/16</w:t>
      </w:r>
      <w:r w:rsidR="000C364A">
        <w:rPr>
          <w:rFonts w:hAnsi="Times New Roman" w:ascii="Times New Roman"/>
        </w:rPr>
        <w:t>-19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E15D0" w:rsidP="003E15D0" w:rsidR="00BA4663">
      <w:pPr>
        <w:jc w:val="center"/>
        <w:rPr>
          <w:rFonts w:hAnsi="Times New Roman" w:ascii="Times New Roman"/>
          <w:szCs w:val="24"/>
          <w:lang w:val="hr-HR"/>
        </w:rPr>
      </w:pPr>
      <w:r w:rsidRPr="003E15D0">
        <w:rPr>
          <w:rFonts w:hAnsi="Times New Roman" w:ascii="Times New Roman"/>
          <w:szCs w:val="24"/>
          <w:lang w:val="hr-HR"/>
        </w:rPr>
        <w:t>Z A K L J U Č A K</w:t>
      </w:r>
    </w:p>
    <w:p w:rsidRDefault="003E15D0" w:rsidP="003E15D0" w:rsidR="003E15D0" w:rsidRPr="00BA4663">
      <w:pPr>
        <w:jc w:val="center"/>
        <w:rPr>
          <w:rFonts w:hAnsi="Times New Roman" w:ascii="Times New Roman"/>
          <w:szCs w:val="24"/>
          <w:lang w:val="hr-HR"/>
        </w:rPr>
      </w:pPr>
    </w:p>
    <w:p w:rsidRDefault="003E15D0" w:rsidP="003E15D0" w:rsidR="003E15D0">
      <w:pPr>
        <w:jc w:val="both"/>
        <w:rPr>
          <w:rFonts w:hAnsi="Times New Roman" w:ascii="Times New Roman"/>
          <w:szCs w:val="24"/>
          <w:lang w:val="hr-HR"/>
        </w:rPr>
      </w:pPr>
      <w:r w:rsidRPr="003E15D0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stečajnog postupka nad dužnikom SRETNO PLAVO SUNCE j.d.o.o., Zagreb (Grad Zagreb), Svetog R</w:t>
      </w:r>
      <w:r>
        <w:rPr>
          <w:rFonts w:hAnsi="Times New Roman" w:ascii="Times New Roman"/>
          <w:szCs w:val="24"/>
          <w:lang w:val="hr-HR"/>
        </w:rPr>
        <w:t>oka 7, OIB:  86948643401, dana 8</w:t>
      </w:r>
      <w:r w:rsidRPr="003E15D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studenoga</w:t>
      </w:r>
      <w:r w:rsidRPr="003E15D0">
        <w:rPr>
          <w:rFonts w:hAnsi="Times New Roman" w:ascii="Times New Roman"/>
          <w:szCs w:val="24"/>
          <w:lang w:val="hr-HR"/>
        </w:rPr>
        <w:t xml:space="preserve"> 2017.</w:t>
      </w:r>
    </w:p>
    <w:p w:rsidRDefault="003E15D0" w:rsidP="00BA4663" w:rsidR="003E15D0">
      <w:pPr>
        <w:jc w:val="center"/>
        <w:rPr>
          <w:rFonts w:hAnsi="Times New Roman" w:ascii="Times New Roman"/>
          <w:szCs w:val="24"/>
          <w:lang w:val="hr-HR"/>
        </w:rPr>
      </w:pPr>
    </w:p>
    <w:p w:rsidRDefault="003E15D0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3E15D0">
        <w:rPr>
          <w:rFonts w:hAnsi="Times New Roman" w:ascii="Times New Roman"/>
          <w:szCs w:val="24"/>
          <w:lang w:val="hr-HR"/>
        </w:rPr>
        <w:t>z a k l j u č i o  j e</w:t>
      </w:r>
    </w:p>
    <w:p w:rsidRDefault="003E15D0" w:rsidP="00997BA9" w:rsidR="003E15D0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270E39" w:rsidP="00937E6F" w:rsidR="003E15D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Nalaže se FINA-i</w:t>
      </w:r>
      <w:r w:rsidRPr="00270E39">
        <w:t xml:space="preserve"> </w:t>
      </w:r>
      <w:r w:rsidRPr="00270E39">
        <w:rPr>
          <w:rFonts w:hAnsi="Times New Roman" w:ascii="Times New Roman"/>
          <w:szCs w:val="24"/>
          <w:lang w:val="hr-HR"/>
        </w:rPr>
        <w:t xml:space="preserve">iznos od 5.000,00 kuna koji je </w:t>
      </w:r>
      <w:r w:rsidR="00C93B5B" w:rsidRPr="00270E39">
        <w:rPr>
          <w:rFonts w:hAnsi="Times New Roman" w:ascii="Times New Roman"/>
          <w:szCs w:val="24"/>
          <w:lang w:val="hr-HR"/>
        </w:rPr>
        <w:t>FINA</w:t>
      </w:r>
      <w:r w:rsidR="00C93B5B">
        <w:rPr>
          <w:rFonts w:hAnsi="Times New Roman" w:ascii="Times New Roman"/>
          <w:szCs w:val="24"/>
          <w:lang w:val="hr-HR"/>
        </w:rPr>
        <w:t xml:space="preserve"> </w:t>
      </w:r>
      <w:r w:rsidRPr="00270E39">
        <w:rPr>
          <w:rFonts w:hAnsi="Times New Roman" w:ascii="Times New Roman"/>
          <w:szCs w:val="24"/>
          <w:lang w:val="hr-HR"/>
        </w:rPr>
        <w:t>zaplijenila</w:t>
      </w:r>
      <w:r>
        <w:rPr>
          <w:rFonts w:hAnsi="Times New Roman" w:ascii="Times New Roman"/>
          <w:szCs w:val="24"/>
          <w:lang w:val="hr-HR"/>
        </w:rPr>
        <w:t xml:space="preserve"> stečajnom dužniku </w:t>
      </w:r>
      <w:r w:rsidR="001B64F5" w:rsidRPr="003E15D0">
        <w:rPr>
          <w:rFonts w:hAnsi="Times New Roman" w:ascii="Times New Roman"/>
          <w:szCs w:val="24"/>
          <w:lang w:val="hr-HR"/>
        </w:rPr>
        <w:t>SRETNO PLAVO SUNCE j.d.o.o., Zagreb (Grad Zagreb), Svetog R</w:t>
      </w:r>
      <w:r w:rsidR="001B64F5">
        <w:rPr>
          <w:rFonts w:hAnsi="Times New Roman" w:ascii="Times New Roman"/>
          <w:szCs w:val="24"/>
          <w:lang w:val="hr-HR"/>
        </w:rPr>
        <w:t>oka 7, OIB:  86948643401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270E39">
        <w:rPr>
          <w:rFonts w:hAnsi="Times New Roman" w:ascii="Times New Roman"/>
          <w:szCs w:val="24"/>
          <w:lang w:val="hr-HR"/>
        </w:rPr>
        <w:t>u skladu s odredbom članka 17. st. 2. Zakona o provedbi ovrhe na novčanim sredstvima (NN91/10)</w:t>
      </w:r>
      <w:r>
        <w:rPr>
          <w:rFonts w:hAnsi="Times New Roman" w:ascii="Times New Roman"/>
          <w:szCs w:val="24"/>
          <w:lang w:val="hr-HR"/>
        </w:rPr>
        <w:t xml:space="preserve">, uplatiti </w:t>
      </w:r>
      <w:r w:rsidR="003E15D0" w:rsidRPr="003E15D0">
        <w:rPr>
          <w:rFonts w:hAnsi="Times New Roman" w:ascii="Times New Roman"/>
          <w:szCs w:val="24"/>
          <w:lang w:val="hr-HR"/>
        </w:rPr>
        <w:t xml:space="preserve">na </w:t>
      </w:r>
      <w:r w:rsidR="003E15D0">
        <w:rPr>
          <w:rFonts w:hAnsi="Times New Roman" w:ascii="Times New Roman"/>
          <w:szCs w:val="24"/>
          <w:lang w:val="hr-HR"/>
        </w:rPr>
        <w:t xml:space="preserve">depozitni </w:t>
      </w:r>
      <w:r w:rsidR="003E15D0" w:rsidRPr="003E15D0">
        <w:rPr>
          <w:rFonts w:hAnsi="Times New Roman" w:ascii="Times New Roman"/>
          <w:szCs w:val="24"/>
          <w:lang w:val="hr-HR"/>
        </w:rPr>
        <w:t>račun Trgovačkog suda u Zagrebu broj IBAN HR9223900011300000460, model 05, poziv na broj 2001-</w:t>
      </w:r>
      <w:r w:rsidR="003E15D0">
        <w:rPr>
          <w:rFonts w:hAnsi="Times New Roman" w:ascii="Times New Roman"/>
          <w:szCs w:val="24"/>
          <w:lang w:val="hr-HR"/>
        </w:rPr>
        <w:t>1232-2016</w:t>
      </w:r>
    </w:p>
    <w:p w:rsidRDefault="003E15D0" w:rsidP="00937E6F" w:rsidR="003E15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E15D0" w:rsidP="00937E6F" w:rsidR="003E15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641A59" w:rsidR="00641A59" w:rsidRPr="00641A59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</w:r>
      <w:r w:rsidR="00641A59" w:rsidRPr="00641A59">
        <w:rPr>
          <w:rFonts w:hAnsi="Times New Roman" w:ascii="Times New Roman"/>
          <w:szCs w:val="24"/>
          <w:lang w:val="hr-HR"/>
        </w:rPr>
        <w:t xml:space="preserve">U ovosudnom predmetu doneseno je rješenje </w:t>
      </w:r>
      <w:r w:rsidR="001608DA">
        <w:rPr>
          <w:rFonts w:hAnsi="Times New Roman" w:ascii="Times New Roman"/>
          <w:szCs w:val="24"/>
          <w:lang w:val="hr-HR"/>
        </w:rPr>
        <w:t>29</w:t>
      </w:r>
      <w:r w:rsidR="00641A59" w:rsidRPr="00641A59">
        <w:rPr>
          <w:rFonts w:hAnsi="Times New Roman" w:ascii="Times New Roman"/>
          <w:szCs w:val="24"/>
          <w:lang w:val="hr-HR"/>
        </w:rPr>
        <w:t>.</w:t>
      </w:r>
      <w:r w:rsidR="001608DA">
        <w:rPr>
          <w:rFonts w:hAnsi="Times New Roman" w:ascii="Times New Roman"/>
          <w:szCs w:val="24"/>
          <w:lang w:val="hr-HR"/>
        </w:rPr>
        <w:t>5</w:t>
      </w:r>
      <w:r w:rsidR="00641A59" w:rsidRPr="00641A59">
        <w:rPr>
          <w:rFonts w:hAnsi="Times New Roman" w:ascii="Times New Roman"/>
          <w:szCs w:val="24"/>
          <w:lang w:val="hr-HR"/>
        </w:rPr>
        <w:t>.2017. ,s skladu s odredbom članka 431. Stečajnog zakona (NN 71/15; dalje SZ), kojim je otvoren i zaključen stečajni postupak nad dužnikom.</w:t>
      </w:r>
    </w:p>
    <w:p w:rsidRDefault="00641A59" w:rsidP="00641A59" w:rsidR="00641A59">
      <w:pPr>
        <w:jc w:val="both"/>
        <w:rPr>
          <w:rFonts w:hAnsi="Times New Roman" w:ascii="Times New Roman"/>
          <w:szCs w:val="24"/>
          <w:lang w:val="hr-HR"/>
        </w:rPr>
      </w:pPr>
      <w:r w:rsidRPr="00641A59">
        <w:rPr>
          <w:rFonts w:hAnsi="Times New Roman" w:ascii="Times New Roman"/>
          <w:szCs w:val="24"/>
          <w:lang w:val="hr-HR"/>
        </w:rPr>
        <w:tab/>
        <w:t xml:space="preserve">Podneskom od </w:t>
      </w:r>
      <w:r w:rsidR="001608DA">
        <w:rPr>
          <w:rFonts w:hAnsi="Times New Roman" w:ascii="Times New Roman"/>
          <w:szCs w:val="24"/>
          <w:lang w:val="hr-HR"/>
        </w:rPr>
        <w:t>1.6.2017.</w:t>
      </w:r>
      <w:r w:rsidRPr="00641A59">
        <w:rPr>
          <w:rFonts w:hAnsi="Times New Roman" w:ascii="Times New Roman"/>
          <w:szCs w:val="24"/>
          <w:lang w:val="hr-HR"/>
        </w:rPr>
        <w:t xml:space="preserve"> FINA je obavijestila sud kako je postupila u skladu s odredbom članka 17. st. 2. Zakona o provedbi ovrhe na novčanim sredstvima (NN91/10). Obzirom da su u Očevidniku redoslijeda osnova za plaćanje evidentirana zaplijenjena novčana sredstava po predmetnoj osnovi u iznosu od 5.000,00 kuna, to je FINA tražila uputu za daljnje postupanje.</w:t>
      </w:r>
    </w:p>
    <w:p w:rsidRDefault="00641A59" w:rsidP="00641A59" w:rsidR="00641A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suda od </w:t>
      </w:r>
      <w:r w:rsidR="001608DA">
        <w:rPr>
          <w:rFonts w:hAnsi="Times New Roman" w:ascii="Times New Roman"/>
          <w:szCs w:val="24"/>
          <w:lang w:val="hr-HR"/>
        </w:rPr>
        <w:t>10.10.2017.</w:t>
      </w:r>
      <w:r>
        <w:rPr>
          <w:rFonts w:hAnsi="Times New Roman" w:ascii="Times New Roman"/>
          <w:szCs w:val="24"/>
          <w:lang w:val="hr-HR"/>
        </w:rPr>
        <w:t xml:space="preserve"> godine pozvan</w:t>
      </w:r>
      <w:r w:rsidRPr="00641A5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je</w:t>
      </w:r>
      <w:r w:rsidRPr="00641A59">
        <w:rPr>
          <w:rFonts w:hAnsi="Times New Roman" w:ascii="Times New Roman"/>
          <w:szCs w:val="24"/>
          <w:lang w:val="hr-HR"/>
        </w:rPr>
        <w:t xml:space="preserve"> stečajni upravitelj, u roku od 8 dana, očitovati se da li iznos od 5.000,00 kuna koji je zaplijenila FINA u skladu s odredbom članka 17. st. 2. Zakona o provedbi ovrhe na novčanim sredstvima (NN91/10) dostatan za diobu vjerovnicima ili će isti biti uplaćen u Fond za namirenje troškova stečajnog postupka</w:t>
      </w:r>
      <w:r>
        <w:rPr>
          <w:rFonts w:hAnsi="Times New Roman" w:ascii="Times New Roman"/>
          <w:szCs w:val="24"/>
          <w:lang w:val="hr-HR"/>
        </w:rPr>
        <w:t>.</w:t>
      </w:r>
    </w:p>
    <w:p w:rsidRDefault="001608DA" w:rsidP="00641A59" w:rsidR="001608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Podneskom od 3.11.2017.</w:t>
      </w:r>
      <w:r w:rsidR="00641A59">
        <w:rPr>
          <w:rFonts w:hAnsi="Times New Roman" w:ascii="Times New Roman"/>
          <w:szCs w:val="24"/>
          <w:lang w:val="hr-HR"/>
        </w:rPr>
        <w:t xml:space="preserve"> godine stečajni upravitelj se očitovao da </w:t>
      </w:r>
      <w:r>
        <w:rPr>
          <w:rFonts w:hAnsi="Times New Roman" w:ascii="Times New Roman"/>
          <w:szCs w:val="24"/>
          <w:lang w:val="hr-HR"/>
        </w:rPr>
        <w:t>je iznos od 5.000,00 kuna dostatan za diobu vjerovnicima.</w:t>
      </w:r>
    </w:p>
    <w:p w:rsidRDefault="001608DA" w:rsidP="001608DA" w:rsidR="001608D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što FINA uplati iznos, naveden u izreci zaključka, na depozitni računu Trgovačkog suda u Zagrebu, sud će nastaviti postupak i provesti naknadnu diobu.</w:t>
      </w:r>
    </w:p>
    <w:p w:rsidRDefault="001608DA" w:rsidP="001608DA" w:rsidR="001608D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Slijedom navedenoga odlučeno je kao u izreci rješenja.</w:t>
      </w:r>
    </w:p>
    <w:p w:rsidRDefault="00641A59" w:rsidP="00641A59" w:rsidR="00641A59">
      <w:pPr>
        <w:jc w:val="both"/>
        <w:rPr>
          <w:rFonts w:hAnsi="Times New Roman" w:ascii="Times New Roman"/>
          <w:szCs w:val="24"/>
          <w:lang w:val="hr-HR"/>
        </w:rPr>
      </w:pPr>
    </w:p>
    <w:p w:rsidRDefault="00641A59" w:rsidP="00641A59" w:rsidR="00641A59">
      <w:pPr>
        <w:jc w:val="both"/>
        <w:rPr>
          <w:rFonts w:hAnsi="Times New Roman" w:ascii="Times New Roman"/>
          <w:szCs w:val="24"/>
          <w:lang w:val="hr-HR"/>
        </w:rPr>
      </w:pPr>
    </w:p>
    <w:p w:rsidRDefault="00641A59" w:rsidP="00641A59" w:rsidR="00641A59">
      <w:pPr>
        <w:jc w:val="both"/>
        <w:rPr>
          <w:rFonts w:hAnsi="Times New Roman" w:ascii="Times New Roman"/>
          <w:szCs w:val="24"/>
          <w:lang w:val="hr-HR"/>
        </w:rPr>
      </w:pP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lastRenderedPageBreak/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454F55">
        <w:rPr>
          <w:rFonts w:hAnsi="Times New Roman" w:ascii="Times New Roman"/>
          <w:lang w:val="hr-HR"/>
        </w:rPr>
        <w:t>8</w:t>
      </w:r>
      <w:r w:rsidR="00937E6F" w:rsidRPr="00A15EE7">
        <w:rPr>
          <w:rFonts w:hAnsi="Times New Roman" w:ascii="Times New Roman"/>
          <w:lang w:val="hr-HR"/>
        </w:rPr>
        <w:t>.</w:t>
      </w:r>
      <w:r w:rsidR="00454F55">
        <w:rPr>
          <w:rFonts w:hAnsi="Times New Roman" w:ascii="Times New Roman"/>
          <w:lang w:val="hr-HR"/>
        </w:rPr>
        <w:t xml:space="preserve"> stuednoga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641A59">
        <w:rPr>
          <w:rFonts w:hAnsi="Times New Roman" w:ascii="Times New Roman"/>
          <w:lang w:val="hr-HR"/>
        </w:rPr>
        <w:t>7</w:t>
      </w:r>
      <w:r w:rsidRPr="00A15EE7">
        <w:rPr>
          <w:rFonts w:hAnsi="Times New Roman" w:ascii="Times New Roman"/>
          <w:lang w:val="hr-HR"/>
        </w:rPr>
        <w:t>. godine</w:t>
      </w:r>
    </w:p>
    <w:p w:rsidRDefault="002D5A5F" w:rsidP="00E91121" w:rsidR="002D5A5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D5A5F" w:rsidP="00E91121" w:rsidR="002D5A5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C364A" w:rsidP="00E91121" w:rsidR="000C364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C364A" w:rsidP="00E91121" w:rsidR="000C364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C364A" w:rsidP="00E91121" w:rsidR="000C364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C364A" w:rsidP="00E91121" w:rsidR="000C364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C364A" w:rsidP="00E91121" w:rsidR="000C364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D5A5F" w:rsidP="00641A59" w:rsidR="00136F6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0C364A" w:rsidR="000C364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0583E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1608DA">
          <w:rPr>
            <w:rFonts w:hAnsi="Times New Roman" w:ascii="Times New Roman"/>
          </w:rPr>
          <w:t>1232/2016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993F3C"/>
    <w:multiLevelType w:val="hybridMultilevel"/>
    <w:tmpl w:val="612682D6"/>
    <w:lvl w:tplc="72C2112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4EE"/>
    <w:rsid w:val="000B609B"/>
    <w:rsid w:val="000C364A"/>
    <w:rsid w:val="000C47B3"/>
    <w:rsid w:val="000F2BDD"/>
    <w:rsid w:val="00112B50"/>
    <w:rsid w:val="001225F3"/>
    <w:rsid w:val="0013550E"/>
    <w:rsid w:val="00136F62"/>
    <w:rsid w:val="001608DA"/>
    <w:rsid w:val="00182088"/>
    <w:rsid w:val="001B64F5"/>
    <w:rsid w:val="002223C8"/>
    <w:rsid w:val="002635B0"/>
    <w:rsid w:val="00270E39"/>
    <w:rsid w:val="002D5A5F"/>
    <w:rsid w:val="002E0DA8"/>
    <w:rsid w:val="003E15D0"/>
    <w:rsid w:val="0042162E"/>
    <w:rsid w:val="00454F55"/>
    <w:rsid w:val="004554ED"/>
    <w:rsid w:val="00460BEC"/>
    <w:rsid w:val="0049510F"/>
    <w:rsid w:val="00532B71"/>
    <w:rsid w:val="005940E9"/>
    <w:rsid w:val="005A3266"/>
    <w:rsid w:val="00614438"/>
    <w:rsid w:val="00616A64"/>
    <w:rsid w:val="006356C5"/>
    <w:rsid w:val="00641A59"/>
    <w:rsid w:val="007A29F9"/>
    <w:rsid w:val="007B58BD"/>
    <w:rsid w:val="00840E3D"/>
    <w:rsid w:val="0090583E"/>
    <w:rsid w:val="0093081C"/>
    <w:rsid w:val="00937E6F"/>
    <w:rsid w:val="0094574E"/>
    <w:rsid w:val="00997BA9"/>
    <w:rsid w:val="009C35BE"/>
    <w:rsid w:val="00A15EE7"/>
    <w:rsid w:val="00A95334"/>
    <w:rsid w:val="00AB0334"/>
    <w:rsid w:val="00AB7883"/>
    <w:rsid w:val="00AF40B4"/>
    <w:rsid w:val="00B03169"/>
    <w:rsid w:val="00B34247"/>
    <w:rsid w:val="00BA4663"/>
    <w:rsid w:val="00C93B5B"/>
    <w:rsid w:val="00CA50F6"/>
    <w:rsid w:val="00CF2939"/>
    <w:rsid w:val="00D44D4F"/>
    <w:rsid w:val="00D955F3"/>
    <w:rsid w:val="00DB29D2"/>
    <w:rsid w:val="00DB4528"/>
    <w:rsid w:val="00EB4862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058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8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83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8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8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058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8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83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8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8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1232</izvorni_sadrzaj>
    <derivirana_varijabla naziv="DomainObject.Predmet.Broj_1">1232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St-1232/2016</izvorni_sadrzaj>
    <derivirana_varijabla naziv="DomainObject.Predmet.OznakaBroj_1">St-1232/2016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SRETNO PLAVO SUNCE j.d.o.o.</izvorni_sadrzaj>
    <derivirana_varijabla naziv="DomainObject.Predmet.ProtustrankaFormated_1">  SRETNO PLAVO SUNCE j.d.o.o.</derivirana_varijabla>
  </DomainObject.Predmet.ProtustrankaFormated>
  <DomainObject.Predmet.ProtustrankaFormatedOIB>
    <izvorni_sadrzaj>  SRETNO PLAVO SUNCE j.d.o.o., OIB 86948643401</izvorni_sadrzaj>
    <derivirana_varijabla naziv="DomainObject.Predmet.ProtustrankaFormatedOIB_1">  SRETNO PLAVO SUNCE j.d.o.o., OIB 86948643401</derivirana_varijabla>
  </DomainObject.Predmet.ProtustrankaFormatedOIB>
  <DomainObject.Predmet.ProtustrankaFormatedWithAdress>
    <izvorni_sadrzaj> SRETNO PLAVO SUNCE j.d.o.o., Svetog Roka 7, 10000 Zagreb</izvorni_sadrzaj>
    <derivirana_varijabla naziv="DomainObject.Predmet.ProtustrankaFormatedWithAdress_1"> SRETNO PLAVO SUNCE j.d.o.o., Svetog Roka 7, 10000 Zagreb</derivirana_varijabla>
  </DomainObject.Predmet.ProtustrankaFormatedWithAdress>
  <DomainObject.Predmet.ProtustrankaFormatedWithAdressOIB>
    <izvorni_sadrzaj> SRETNO PLAVO SUNCE j.d.o.o., OIB 86948643401, Svetog Roka 7, 10000 Zagreb</izvorni_sadrzaj>
    <derivirana_varijabla naziv="DomainObject.Predmet.ProtustrankaFormatedWithAdressOIB_1"> SRETNO PLAVO SUNCE j.d.o.o., OIB 86948643401, Svetog Roka 7, 10000 Zagreb</derivirana_varijabla>
  </DomainObject.Predmet.ProtustrankaFormatedWithAdressOIB>
  <DomainObject.Predmet.ProtustrankaWithAdress>
    <izvorni_sadrzaj>SRETNO PLAVO SUNCE j.d.o.o. Svetog Roka 7, 10000 Zagreb</izvorni_sadrzaj>
    <derivirana_varijabla naziv="DomainObject.Predmet.ProtustrankaWithAdress_1">SRETNO PLAVO SUNCE j.d.o.o. Svetog Roka 7, 10000 Zagreb</derivirana_varijabla>
  </DomainObject.Predmet.ProtustrankaWithAdress>
  <DomainObject.Predmet.ProtustrankaWithAdressOIB>
    <izvorni_sadrzaj>SRETNO PLAVO SUNCE j.d.o.o., OIB 86948643401, Svetog Roka 7, 10000 Zagreb</izvorni_sadrzaj>
    <derivirana_varijabla naziv="DomainObject.Predmet.ProtustrankaWithAdressOIB_1">SRETNO PLAVO SUNCE j.d.o.o., OIB 86948643401, Svetog Roka 7, 10000 Zagreb</derivirana_varijabla>
  </DomainObject.Predmet.ProtustrankaWithAdressOIB>
  <DomainObject.Predmet.ProtustrankaNazivFormated>
    <izvorni_sadrzaj>SRETNO PLAVO SUNCE j.d.o.o.</izvorni_sadrzaj>
    <derivirana_varijabla naziv="DomainObject.Predmet.ProtustrankaNazivFormated_1">SRETNO PLAVO SUNCE j.d.o.o.</derivirana_varijabla>
  </DomainObject.Predmet.ProtustrankaNazivFormated>
  <DomainObject.Predmet.ProtustrankaNazivFormatedOIB>
    <izvorni_sadrzaj>SRETNO PLAVO SUNCE j.d.o.o., OIB 86948643401</izvorni_sadrzaj>
    <derivirana_varijabla naziv="DomainObject.Predmet.ProtustrankaNazivFormatedOIB_1">SRETNO PLAVO SUNCE j.d.o.o., OIB 86948643401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Valentina Baić Marinić</izvorni_sadrzaj>
    <derivirana_varijabla naziv="DomainObject.Predmet.StrankaFormated_1">  FINA Regionalni centar Zagreb; Valentina Baić Marinić</derivirana_varijabla>
  </DomainObject.Predmet.StrankaFormated>
  <DomainObject.Predmet.StrankaFormatedOIB>
    <izvorni_sadrzaj>  FINA Regionalni centar Zagreb, OIB 85821130368; Valentina Baić Marinić, OIB 20951874661</izvorni_sadrzaj>
    <derivirana_varijabla naziv="DomainObject.Predmet.StrankaFormatedOIB_1">  FINA Regionalni centar Zagreb, OIB 85821130368; Valentina Baić Marinić, OIB 20951874661</derivirana_varijabla>
  </DomainObject.Predmet.StrankaFormatedOIB>
  <DomainObject.Predmet.StrankaFormatedWithAdress>
    <izvorni_sadrzaj> FINA Regionalni centar Zagreb, Trg svibanjskih žrtava 1995. 1, 10000 Zagreb; Valentina Baić Marinić, Kolodvorska Ulica 74, 44320 Kutina</izvorni_sadrzaj>
    <derivirana_varijabla naziv="DomainObject.Predmet.StrankaFormatedWithAdress_1"> FINA Regionalni centar Zagreb, Trg svibanjskih žrtava 1995. 1, 10000 Zagreb; Valentina Baić Marinić, Kolodvorska Ulica 74, 44320 Kutina</derivirana_varijabla>
  </DomainObject.Predmet.StrankaFormatedWithAdress>
  <DomainObject.Predmet.StrankaFormatedWithAdressOIB>
    <izvorni_sadrzaj> FINA Regionalni centar Zagreb, OIB 85821130368, Trg svibanjskih žrtava 1995. 1, 10000 Zagreb; Valentina Baić Marinić, OIB 20951874661, Kolodvorska Ulica 74, 44320 Kutina</izvorni_sadrzaj>
    <derivirana_varijabla naziv="DomainObject.Predmet.StrankaFormatedWithAdressOIB_1"> FINA Regionalni centar Zagreb, OIB 85821130368, Trg svibanjskih žrtava 1995. 1, 10000 Zagreb; Valentina Baić Marinić, OIB 20951874661, Kolodvorska Ulica 74, 44320 Kutina</derivirana_varijabla>
  </DomainObject.Predmet.StrankaFormatedWithAdressOIB>
  <DomainObject.Predmet.StrankaWithAdress>
    <izvorni_sadrzaj>FINA Regionalni centar Zagreb Trg svibanjskih žrtava 1995. 1,10000 Zagreb,Valentina Baić Marinić Kolodvorska Ulica 74,44320 Kutina</izvorni_sadrzaj>
    <derivirana_varijabla naziv="DomainObject.Predmet.StrankaWithAdress_1">FINA Regionalni centar Zagreb Trg svibanjskih žrtava 1995. 1,10000 Zagreb,Valentina Baić Marinić Kolodvorska Ulica 74,44320 Kutina</derivirana_varijabla>
  </DomainObject.Predmet.StrankaWithAdress>
  <DomainObject.Predmet.StrankaWithAdressOIB>
    <izvorni_sadrzaj>FINA Regionalni centar Zagreb, OIB 85821130368, Trg svibanjskih žrtava 1995. 1,10000 Zagreb,Valentina Baić Marinić, OIB 20951874661, Kolodvorska Ulica 74,44320 Kutina</izvorni_sadrzaj>
    <derivirana_varijabla naziv="DomainObject.Predmet.StrankaWithAdressOIB_1">FINA Regionalni centar Zagreb, OIB 85821130368, Trg svibanjskih žrtava 1995. 1,10000 Zagreb,Valentina Baić Marinić, OIB 20951874661, Kolodvorska Ulica 74,44320 Kutina</derivirana_varijabla>
  </DomainObject.Predmet.StrankaWithAdressOIB>
  <DomainObject.Predmet.StrankaNazivFormated>
    <izvorni_sadrzaj>FINA Regionalni centar Zagreb,Valentina Baić Marinić</izvorni_sadrzaj>
    <derivirana_varijabla naziv="DomainObject.Predmet.StrankaNazivFormated_1">FINA Regionalni centar Zagreb,Valentina Baić Marinić</derivirana_varijabla>
  </DomainObject.Predmet.StrankaNazivFormated>
  <DomainObject.Predmet.StrankaNazivFormatedOIB>
    <izvorni_sadrzaj>FINA Regionalni centar Zagreb, OIB 85821130368,Valentina Baić Marinić, OIB 20951874661</izvorni_sadrzaj>
    <derivirana_varijabla naziv="DomainObject.Predmet.StrankaNazivFormatedOIB_1">FINA Regionalni centar Zagreb, OIB 85821130368,Valentina Baić Marinić, OIB 20951874661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Valentina Baić Marinić</item>
    </izvorni_sadrzaj>
    <derivirana_varijabla naziv="DomainObject.Predmet.StrankaListFormated_1">
      <item>FINA Regionalni centar Zagreb</item>
      <item>Valentina Baić Marinić</item>
    </derivirana_varijabla>
  </DomainObject.Predmet.StrankaListFormated>
  <DomainObject.Predmet.StrankaListFormatedOIB>
    <izvorni_sadrzaj>
      <item>FINA Regionalni centar Zagreb, OIB 85821130368</item>
      <item>Valentina Baić Marinić, OIB 20951874661</item>
    </izvorni_sadrzaj>
    <derivirana_varijabla naziv="DomainObject.Predmet.StrankaListFormatedOIB_1">
      <item>FINA Regionalni centar Zagreb, OIB 85821130368</item>
      <item>Valentina Baić Marinić, OIB 20951874661</item>
    </derivirana_varijabla>
  </DomainObject.Predmet.StrankaListFormatedOIB>
  <DomainObject.Predmet.StrankaListFormatedWithAdress>
    <izvorni_sadrzaj>
      <item>FINA Regionalni centar Zagreb, Trg svibanjskih žrtava 1995. 1, 10000 Zagreb</item>
      <item>Valentina Baić Marinić, Kolodvorska Ulica 74, 44320 Kutina</item>
    </izvorni_sadrzaj>
    <derivirana_varijabla naziv="DomainObject.Predmet.StrankaListFormatedWithAdress_1">
      <item>FINA Regionalni centar Zagreb, Trg svibanjskih žrtava 1995. 1, 10000 Zagreb</item>
      <item>Valentina Baić Marinić, Kolodvorska Ulica 74, 44320 Kutina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Valentina Baić Marinić, OIB 20951874661, Kolodvorska Ulica 74, 44320 Kutina</item>
    </izvorni_sadrzaj>
    <derivirana_varijabla naziv="DomainObject.Predmet.StrankaListFormatedWithAdressOIB_1">
      <item>FINA Regionalni centar Zagreb, OIB 85821130368, Trg svibanjskih žrtava 1995. 1, 10000 Zagreb</item>
      <item>Valentina Baić Marinić, OIB 20951874661, Kolodvorska Ulica 74, 44320 Kutina</item>
    </derivirana_varijabla>
  </DomainObject.Predmet.StrankaListFormatedWithAdressOIB>
  <DomainObject.Predmet.StrankaListNazivFormated>
    <izvorni_sadrzaj>
      <item>FINA Regionalni centar Zagreb</item>
      <item>Valentina Baić Marinić</item>
    </izvorni_sadrzaj>
    <derivirana_varijabla naziv="DomainObject.Predmet.StrankaListNazivFormated_1">
      <item>FINA Regionalni centar Zagreb</item>
      <item>Valentina Baić Marinić</item>
    </derivirana_varijabla>
  </DomainObject.Predmet.StrankaListNazivFormated>
  <DomainObject.Predmet.StrankaListNazivFormatedOIB>
    <izvorni_sadrzaj>
      <item>FINA Regionalni centar Zagreb, OIB 85821130368</item>
      <item>Valentina Baić Marinić, OIB 20951874661</item>
    </izvorni_sadrzaj>
    <derivirana_varijabla naziv="DomainObject.Predmet.StrankaListNazivFormatedOIB_1">
      <item>FINA Regionalni centar Zagreb, OIB 85821130368</item>
      <item>Valentina Baić Marinić, OIB 20951874661</item>
    </derivirana_varijabla>
  </DomainObject.Predmet.StrankaListNazivFormatedOIB>
  <DomainObject.Predmet.ProtuStrankaListFormated>
    <izvorni_sadrzaj>
      <item>SRETNO PLAVO SUNCE j.d.o.o.</item>
    </izvorni_sadrzaj>
    <derivirana_varijabla naziv="DomainObject.Predmet.ProtuStrankaListFormated_1">
      <item>SRETNO PLAVO SUNCE j.d.o.o.</item>
    </derivirana_varijabla>
  </DomainObject.Predmet.ProtuStrankaListFormated>
  <DomainObject.Predmet.ProtuStrankaListFormatedOIB>
    <izvorni_sadrzaj>
      <item>SRETNO PLAVO SUNCE j.d.o.o., OIB 86948643401</item>
    </izvorni_sadrzaj>
    <derivirana_varijabla naziv="DomainObject.Predmet.ProtuStrankaListFormatedOIB_1">
      <item>SRETNO PLAVO SUNCE j.d.o.o., OIB 86948643401</item>
    </derivirana_varijabla>
  </DomainObject.Predmet.ProtuStrankaListFormatedOIB>
  <DomainObject.Predmet.ProtuStrankaListFormatedWithAdress>
    <izvorni_sadrzaj>
      <item>SRETNO PLAVO SUNCE j.d.o.o., Svetog Roka 7, 10000 Zagreb</item>
    </izvorni_sadrzaj>
    <derivirana_varijabla naziv="DomainObject.Predmet.ProtuStrankaListFormatedWithAdress_1">
      <item>SRETNO PLAVO SUNCE j.d.o.o., Svetog Roka 7, 10000 Zagreb</item>
    </derivirana_varijabla>
  </DomainObject.Predmet.ProtuStrankaListFormatedWithAdress>
  <DomainObject.Predmet.ProtuStrankaListFormatedWithAdressOIB>
    <izvorni_sadrzaj>
      <item>SRETNO PLAVO SUNCE j.d.o.o., OIB 86948643401, Svetog Roka 7, 10000 Zagreb</item>
    </izvorni_sadrzaj>
    <derivirana_varijabla naziv="DomainObject.Predmet.ProtuStrankaListFormatedWithAdressOIB_1">
      <item>SRETNO PLAVO SUNCE j.d.o.o., OIB 86948643401, Svetog Roka 7, 10000 Zagreb</item>
    </derivirana_varijabla>
  </DomainObject.Predmet.ProtuStrankaListFormatedWithAdressOIB>
  <DomainObject.Predmet.ProtuStrankaListNazivFormated>
    <izvorni_sadrzaj>
      <item>SRETNO PLAVO SUNCE j.d.o.o.</item>
    </izvorni_sadrzaj>
    <derivirana_varijabla naziv="DomainObject.Predmet.ProtuStrankaListNazivFormated_1">
      <item>SRETNO PLAVO SUNCE j.d.o.o.</item>
    </derivirana_varijabla>
  </DomainObject.Predmet.ProtuStrankaListNazivFormated>
  <DomainObject.Predmet.ProtuStrankaListNazivFormatedOIB>
    <izvorni_sadrzaj>
      <item>SRETNO PLAVO SUNCE j.d.o.o., OIB 86948643401</item>
    </izvorni_sadrzaj>
    <derivirana_varijabla naziv="DomainObject.Predmet.ProtuStrankaListNazivFormatedOIB_1">
      <item>SRETNO PLAVO SUNCE j.d.o.o., OIB 86948643401</item>
    </derivirana_varijabla>
  </DomainObject.Predmet.ProtuStrankaListNazivFormatedOIB>
  <DomainObject.Predmet.OstaliListFormated>
    <izvorni_sadrzaj>
      <item>Valentina Baić Marinić</item>
      <item>Raiffeisenbank Austria d.d.</item>
      <item>ŽUPANIJSKO DRŽAVNO ODVJETNIŠTVO U ZAGREBU</item>
      <item>Županijsko državno odvjetništvo u Zagrebu</item>
      <item>RH, MF, Porezna uprava</item>
      <item>RH, Ministarstvo pravosuđa</item>
    </izvorni_sadrzaj>
    <derivirana_varijabla naziv="DomainObject.Predmet.OstaliListFormated_1">
      <item>Valentina Baić Marinić</item>
      <item>Raiffeisenbank Austria d.d.</item>
      <item>ŽUPANIJSKO DRŽAVNO ODVJETNIŠTVO U ZAGREBU</item>
      <item>Županijsko državno odvjetništvo u Zagrebu</item>
      <item>RH, MF, Porezna uprava</item>
      <item>RH, Ministarstvo pravosuđa</item>
    </derivirana_varijabla>
  </DomainObject.Predmet.OstaliListFormated>
  <DomainObject.Predmet.OstaliListFormatedOIB>
    <izvorni_sadrzaj>
      <item>Valentina Baić Marinić, OIB 20951874661</item>
      <item>Raiffeisenbank Austria d.d., OIB 53056966535</item>
      <item>ŽUPANIJSKO DRŽAVNO ODVJETNIŠTVO U ZAGREBU, OIB 16488001145</item>
      <item>Županijsko državno odvjetništvo u Zagrebu, OIB 16488001145</item>
      <item>RH, MF, Porezna uprava, OIB 18683136487</item>
      <item>RH, Ministarstvo pravosuđa, OIB 26635293339</item>
    </izvorni_sadrzaj>
    <derivirana_varijabla naziv="DomainObject.Predmet.OstaliListFormatedOIB_1">
      <item>Valentina Baić Marinić, OIB 20951874661</item>
      <item>Raiffeisenbank Austria d.d., OIB 53056966535</item>
      <item>ŽUPANIJSKO DRŽAVNO ODVJETNIŠTVO U ZAGREBU, OIB 16488001145</item>
      <item>Županijsko državno odvjetništvo u Zagrebu, OIB 16488001145</item>
      <item>RH, MF, Porezna uprava, OIB 18683136487</item>
      <item>RH, Ministarstvo pravosuđa, OIB 26635293339</item>
    </derivirana_varijabla>
  </DomainObject.Predmet.OstaliListFormatedOIB>
  <DomainObject.Predmet.OstaliListFormatedWithAdress>
    <izvorni_sadrzaj>
      <item>Valentina Baić Marinić, Kolodvorska Ulica 74, 44320 Kutina</item>
      <item>Raiffeisenbank Austria d.d., Magazinska cesta 69, 10000 Zagreb</item>
      <item>ŽUPANIJSKO DRŽAVNO ODVJETNIŠTVO U ZAGREBU, Savska Cesta 41, 10000 Zagreb</item>
      <item>Županijsko državno odvjetništvo u Zagrebu</item>
      <item>RH, MF, Porezna uprava, Av. Dubrovnik 32, 10000 Zagreb</item>
      <item>RH, Ministarstvo pravosuđa, Ul. grada Vukovara 49, 10000 Zagreb</item>
    </izvorni_sadrzaj>
    <derivirana_varijabla naziv="DomainObject.Predmet.OstaliListFormatedWithAdress_1">
      <item>Valentina Baić Marinić, Kolodvorska Ulica 74, 44320 Kutina</item>
      <item>Raiffeisenbank Austria d.d., Magazinska cesta 69, 10000 Zagreb</item>
      <item>ŽUPANIJSKO DRŽAVNO ODVJETNIŠTVO U ZAGREBU, Savska Cesta 41, 10000 Zagreb</item>
      <item>Županijsko državno odvjetništvo u Zagrebu</item>
      <item>RH, MF, Porezna uprava, Av. Dubrovnik 32, 10000 Zagreb</item>
      <item>RH, Ministarstvo pravosuđa, Ul. grada Vukovara 49, 10000 Zagreb</item>
    </derivirana_varijabla>
  </DomainObject.Predmet.OstaliListFormatedWithAdress>
  <DomainObject.Predmet.OstaliListFormatedWithAdressOIB>
    <izvorni_sadrzaj>
      <item>Valentina Baić Marinić, OIB 20951874661, Kolodvorska Ulica 74, 44320 Kutina</item>
      <item>Raiffeisenbank Austria d.d., OIB 53056966535, Magazinska cesta 69, 10000 Zagreb</item>
      <item>ŽUPANIJSKO DRŽAVNO ODVJETNIŠTVO U ZAGREBU, OIB 16488001145, Savska Cesta 41, 10000 Zagreb</item>
      <item>Županijsko državno odvjetništvo u Zagrebu, OIB 16488001145</item>
      <item>RH, MF, Porezna uprava, OIB 18683136487, Av. Dubrovnik 32, 10000 Zagreb</item>
      <item>RH, Ministarstvo pravosuđa, OIB 26635293339, Ul. grada Vukovara 49, 10000 Zagreb</item>
    </izvorni_sadrzaj>
    <derivirana_varijabla naziv="DomainObject.Predmet.OstaliListFormatedWithAdressOIB_1">
      <item>Valentina Baić Marinić, OIB 20951874661, Kolodvorska Ulica 74, 44320 Kutina</item>
      <item>Raiffeisenbank Austria d.d., OIB 53056966535, Magazinska cesta 69, 10000 Zagreb</item>
      <item>ŽUPANIJSKO DRŽAVNO ODVJETNIŠTVO U ZAGREBU, OIB 16488001145, Savska Cesta 41, 10000 Zagreb</item>
      <item>Županijsko državno odvjetništvo u Zagrebu, OIB 16488001145</item>
      <item>RH, MF, Porezna uprava, OIB 18683136487, Av. Dubrovnik 32, 10000 Zagreb</item>
      <item>RH, Ministarstvo pravosuđa, OIB 26635293339, Ul. grada Vukovara 49, 10000 Zagreb</item>
    </derivirana_varijabla>
  </DomainObject.Predmet.OstaliListFormatedWithAdressOIB>
  <DomainObject.Predmet.OstaliListNazivFormated>
    <izvorni_sadrzaj>
      <item>Valentina Baić Marinić</item>
      <item>Raiffeisenbank Austria d.d.</item>
      <item>ŽUPANIJSKO DRŽAVNO ODVJETNIŠTVO U ZAGREBU</item>
      <item>Županijsko državno odvjetništvo u Zagrebu</item>
      <item>RH, MF, Porezna uprava</item>
      <item>RH, Ministarstvo pravosuđa</item>
    </izvorni_sadrzaj>
    <derivirana_varijabla naziv="DomainObject.Predmet.OstaliListNazivFormated_1">
      <item>Valentina Baić Marinić</item>
      <item>Raiffeisenbank Austria d.d.</item>
      <item>ŽUPANIJSKO DRŽAVNO ODVJETNIŠTVO U ZAGREBU</item>
      <item>Županijsko državno odvjetništvo u Zagrebu</item>
      <item>RH, MF, Porezna uprava</item>
      <item>RH, Ministarstvo pravosuđa</item>
    </derivirana_varijabla>
  </DomainObject.Predmet.OstaliListNazivFormated>
  <DomainObject.Predmet.OstaliListNazivFormatedOIB>
    <izvorni_sadrzaj>
      <item>Valentina Baić Marinić, OIB 20951874661</item>
      <item>Raiffeisenbank Austria d.d., OIB 53056966535</item>
      <item>ŽUPANIJSKO DRŽAVNO ODVJETNIŠTVO U ZAGREBU, OIB 16488001145</item>
      <item>Županijsko državno odvjetništvo u Zagrebu, OIB 16488001145</item>
      <item>RH, MF, Porezna uprava, OIB 18683136487</item>
      <item>RH, Ministarstvo pravosuđa, OIB 26635293339</item>
    </izvorni_sadrzaj>
    <derivirana_varijabla naziv="DomainObject.Predmet.OstaliListNazivFormatedOIB_1">
      <item>Valentina Baić Marinić, OIB 20951874661</item>
      <item>Raiffeisenbank Austria d.d., OIB 53056966535</item>
      <item>ŽUPANIJSKO DRŽAVNO ODVJETNIŠTVO U ZAGREBU, OIB 16488001145</item>
      <item>Županijsko državno odvjetništvo u Zagrebu, OIB 16488001145</item>
      <item>RH, MF, Porezna uprava, OIB 18683136487</item>
      <item>RH,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SRETNO PLAVO SUNCE j.d.o.o.</izvorni_sadrzaj>
    <derivirana_varijabla naziv="DomainObject.Predmet.ProtustrankaIDrugi_1">SRETNO PLAVO SUNCE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SRETNO PLAVO SUNCE j.d.o.o., OIB 86948643401, Svetog Roka 7, 10000 Zagreb</izvorni_sadrzaj>
    <derivirana_varijabla naziv="DomainObject.Predmet.ProtustrankaIDrugiAdressOIB_1">SRETNO PLAVO SUNCE j.d.o.o., OIB 86948643401, Svetog Roka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SRETNO PLAVO SUNCE j.d.o.o.</item>
      <item>Valentina Baić Marinić</item>
      <item>Valentina Baić Marinić</item>
      <item>Raiffeisenbank Austria d.d.</item>
      <item>ŽUPANIJSKO DRŽAVNO ODVJETNIŠTVO U ZAGREBU</item>
      <item>Županijsko državno odvjetništvo u Zagrebu</item>
      <item>RH, MF, Porezna uprava</item>
      <item>RH, Ministarstvo pravosuđa</item>
    </izvorni_sadrzaj>
    <derivirana_varijabla naziv="DomainObject.Predmet.SudioniciListNaziv_1">
      <item>FINA Regionalni centar Zagreb</item>
      <item>SRETNO PLAVO SUNCE j.d.o.o.</item>
      <item>Valentina Baić Marinić</item>
      <item>Valentina Baić Marinić</item>
      <item>Raiffeisenbank Austria d.d.</item>
      <item>ŽUPANIJSKO DRŽAVNO ODVJETNIŠTVO U ZAGREBU</item>
      <item>Županijsko državno odvjetništvo u Zagrebu</item>
      <item>RH, MF, Porezna uprava</item>
      <item>RH, Ministarstvo pravosuđa</item>
    </derivirana_varijabla>
  </DomainObject.Predmet.SudioniciListNaziv>
  <DomainObject.Predmet.SudioniciListAdressOIB>
    <izvorni_sadrzaj>
      <item>FINA Regionalni centar Zagreb, OIB 85821130368, Trg svibanjskih žrtava 1995. 1,10000 Zagreb</item>
      <item>SRETNO PLAVO SUNCE j.d.o.o., OIB 86948643401, Svetog Roka 7,10000 Zagreb</item>
      <item>Valentina Baić Marinić, OIB 20951874661, Kolodvorska Ulica 74,44320 Kutina</item>
      <item>Valentina Baić Marinić, OIB 20951874661, Kolodvorska Ulica 74,44320 Kutina</item>
      <item>Raiffeisenbank Austria d.d., OIB 53056966535, Magazinska cesta 69,10000 Zagreb</item>
      <item>ŽUPANIJSKO DRŽAVNO ODVJETNIŠTVO U ZAGREBU, OIB 16488001145, Savska Cesta 41,10000 Zagreb</item>
      <item>Županijsko državno odvjetništvo u Zagrebu, OIB 16488001145</item>
      <item>RH, MF, Porezna uprava, OIB 18683136487, Av. Dubrovnik 32,10000 Zagreb</item>
      <item>RH, Ministarstvo pravosuđa, OIB 26635293339, Ul. grada Vukovara 49,10000 Zagreb</item>
    </izvorni_sadrzaj>
    <derivirana_varijabla naziv="DomainObject.Predmet.SudioniciListAdressOIB_1">
      <item>FINA Regionalni centar Zagreb, OIB 85821130368, Trg svibanjskih žrtava 1995. 1,10000 Zagreb</item>
      <item>SRETNO PLAVO SUNCE j.d.o.o., OIB 86948643401, Svetog Roka 7,10000 Zagreb</item>
      <item>Valentina Baić Marinić, OIB 20951874661, Kolodvorska Ulica 74,44320 Kutina</item>
      <item>Valentina Baić Marinić, OIB 20951874661, Kolodvorska Ulica 74,44320 Kutina</item>
      <item>Raiffeisenbank Austria d.d., OIB 53056966535, Magazinska cesta 69,10000 Zagreb</item>
      <item>ŽUPANIJSKO DRŽAVNO ODVJETNIŠTVO U ZAGREBU, OIB 16488001145, Savska Cesta 41,10000 Zagreb</item>
      <item>Županijsko državno odvjetništvo u Zagrebu, OIB 16488001145</item>
      <item>RH, MF, Porezna uprava, OIB 18683136487, Av. Dubrovnik 32,10000 Zagreb</item>
      <item>RH,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86948643401</item>
      <item>, OIB 20951874661</item>
      <item>, OIB 20951874661</item>
      <item>, OIB 53056966535</item>
      <item>, OIB 16488001145</item>
      <item>, OIB 16488001145</item>
      <item>, OIB 18683136487</item>
      <item>, OIB 26635293339</item>
    </izvorni_sadrzaj>
    <derivirana_varijabla naziv="DomainObject.Predmet.SudioniciListNazivOIB_1">
      <item>, OIB 85821130368</item>
      <item>, OIB 86948643401</item>
      <item>, OIB 20951874661</item>
      <item>, OIB 20951874661</item>
      <item>, OIB 53056966535</item>
      <item>, OIB 16488001145</item>
      <item>, OIB 16488001145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382</properties:Words>
  <properties:Characters>1959</properties:Characters>
  <properties:Lines>106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2017-11-10T08:53:00Z</dcterms:created>
  <dc:creator>Sudsko vijeæe</dc:creator>
  <cp:lastModifiedBy>Jadranka Zelić</cp:lastModifiedBy>
  <cp:lastPrinted>2017-11-10T08:52:00Z</cp:lastPrinted>
  <dcterms:modified xmlns:xsi="http://www.w3.org/2001/XMLSchema-instance" xsi:type="dcterms:W3CDTF">2017-11-10T08:53:00Z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