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b571" w14:paraId="896b571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BE498D">
        <w:t>DIGITALL j.d.o.o.</w:t>
      </w:r>
      <w:r w:rsidR="00BE498D" w:rsidRPr="00071235">
        <w:t xml:space="preserve">, </w:t>
      </w:r>
      <w:r w:rsidR="00BE498D">
        <w:t xml:space="preserve">Strahoninec, Prvomajska 25, </w:t>
      </w:r>
      <w:r w:rsidR="00BE498D" w:rsidRPr="00071235">
        <w:t xml:space="preserve">OIB: </w:t>
      </w:r>
      <w:r w:rsidR="00BE498D" w:rsidRPr="003E1673">
        <w:t>26919599014</w:t>
      </w:r>
      <w:r w:rsidR="0071703E" w:rsidRPr="00567AFA">
        <w:t xml:space="preserve">, dana </w:t>
      </w:r>
      <w:r w:rsidR="00BE498D">
        <w:t>8</w:t>
      </w:r>
      <w:r w:rsidRPr="00567AFA">
        <w:t>.</w:t>
      </w:r>
      <w:r w:rsidR="0071703E" w:rsidRPr="00567AFA">
        <w:t xml:space="preserve"> </w:t>
      </w:r>
      <w:r w:rsidR="00BE498D">
        <w:t>rujna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BE498D">
        <w:t>DIGITALL j.d.o.o.</w:t>
      </w:r>
      <w:r w:rsidR="00BE498D" w:rsidRPr="00071235">
        <w:t xml:space="preserve">, </w:t>
      </w:r>
      <w:r w:rsidR="00BE498D">
        <w:t xml:space="preserve">Strahoninec, Prvomajska 25, </w:t>
      </w:r>
      <w:r w:rsidR="00BE498D" w:rsidRPr="00071235">
        <w:t xml:space="preserve">OIB: </w:t>
      </w:r>
      <w:r w:rsidR="00BE498D" w:rsidRPr="003E1673">
        <w:t>26919599014</w:t>
      </w:r>
      <w:r w:rsidRPr="00567AFA">
        <w:t>,</w:t>
      </w:r>
      <w:r w:rsidR="00074B1C" w:rsidRPr="00567AFA">
        <w:t xml:space="preserve"> s danom </w:t>
      </w:r>
      <w:r w:rsidR="00BE498D">
        <w:t>8</w:t>
      </w:r>
      <w:r w:rsidR="0071703E" w:rsidRPr="00567AFA">
        <w:t xml:space="preserve">. </w:t>
      </w:r>
      <w:r w:rsidR="00BE498D">
        <w:t>rujna</w:t>
      </w:r>
      <w:r w:rsidR="00352F41" w:rsidRPr="00567AFA">
        <w:t xml:space="preserve"> </w:t>
      </w:r>
      <w:r w:rsidRPr="00567AFA">
        <w:t>201</w:t>
      </w:r>
      <w:r w:rsidR="00983765" w:rsidRPr="00567AFA">
        <w:t>7</w:t>
      </w:r>
      <w:r w:rsidRPr="00567AFA">
        <w:t xml:space="preserve">. u </w:t>
      </w:r>
      <w:r w:rsidR="00BE498D">
        <w:t>10</w:t>
      </w:r>
      <w:r w:rsidRPr="00567AFA">
        <w:t>,</w:t>
      </w:r>
      <w:r w:rsidR="00352F41">
        <w:t>00</w:t>
      </w:r>
      <w:r w:rsidRPr="00567AFA">
        <w:t xml:space="preserve">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BE498D">
        <w:t>DIGITALL j.d.o.o.</w:t>
      </w:r>
      <w:r w:rsidR="00BE498D" w:rsidRPr="00071235">
        <w:t xml:space="preserve">, </w:t>
      </w:r>
      <w:r w:rsidR="00BE498D">
        <w:t xml:space="preserve">Strahoninec, Prvomajska 25, </w:t>
      </w:r>
      <w:r w:rsidR="00BE498D" w:rsidRPr="00071235">
        <w:t xml:space="preserve">OIB: </w:t>
      </w:r>
      <w:r w:rsidR="00BE498D" w:rsidRPr="003E1673">
        <w:t>26919599014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BE498D" w:rsidRPr="00BE498D">
        <w:t>Miljenka Radović, Prelog, Nikole Tesle 19, OIB: 69903109199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BE498D">
        <w:t>DIGITALL j.d.o.o.</w:t>
      </w:r>
      <w:r w:rsidR="00BE498D" w:rsidRPr="00071235">
        <w:t xml:space="preserve">, </w:t>
      </w:r>
      <w:r w:rsidR="00BE498D">
        <w:t xml:space="preserve">Strahoninec, Prvomajska 25, </w:t>
      </w:r>
      <w:r w:rsidR="00BE498D" w:rsidRPr="00071235">
        <w:t xml:space="preserve">OIB: </w:t>
      </w:r>
      <w:r w:rsidR="00BE498D" w:rsidRPr="003E1673">
        <w:t>26919599014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BE498D">
        <w:t>20</w:t>
      </w:r>
      <w:r w:rsidRPr="00567AFA">
        <w:t xml:space="preserve">. </w:t>
      </w:r>
      <w:r w:rsidR="00BE498D">
        <w:t>srpnja</w:t>
      </w:r>
      <w:r w:rsidR="00C2472E" w:rsidRPr="00567AFA">
        <w:t xml:space="preserve">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BE498D">
        <w:t>8</w:t>
      </w:r>
      <w:r w:rsidR="0071703E" w:rsidRPr="00567AFA">
        <w:t xml:space="preserve">. </w:t>
      </w:r>
      <w:r w:rsidR="00BE498D">
        <w:t>ruja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442DDF" w:rsidR="00442DDF">
      <w:pPr>
        <w:ind w:left="4956"/>
        <w:jc w:val="center"/>
      </w:pPr>
      <w:r w:rsidRPr="00567AFA">
        <w:t>Janja Topol</w:t>
      </w:r>
    </w:p>
    <w:p w:rsidRDefault="00CB3D8B" w:rsidP="00442DDF" w:rsidR="003C1FE1" w:rsidRPr="00567AFA">
      <w:pPr>
        <w:ind w:left="4956"/>
        <w:jc w:val="center"/>
      </w:pPr>
      <w:r w:rsidRPr="00567AFA">
        <w:t xml:space="preserve"> </w:t>
      </w:r>
    </w:p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FD2AA1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BE498D">
        <w:t>DIGITALL j.d.o.o.</w:t>
      </w:r>
      <w:r w:rsidR="00BE498D" w:rsidRPr="00071235">
        <w:t xml:space="preserve">, </w:t>
      </w:r>
      <w:r w:rsidR="00BE498D">
        <w:t>Strahoninec, Prvomajska 25</w:t>
      </w:r>
    </w:p>
    <w:p w:rsidRDefault="00127576" w:rsidP="00127576" w:rsidR="00127576" w:rsidRPr="00567AFA">
      <w:pPr>
        <w:numPr>
          <w:ilvl w:val="0"/>
          <w:numId w:val="1"/>
        </w:numPr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352F41">
        <w:t>Čakovec</w:t>
      </w:r>
      <w:r w:rsidRPr="00567AFA">
        <w:t>,</w:t>
      </w:r>
      <w:r w:rsidR="00C2472E" w:rsidRPr="00567AFA">
        <w:t xml:space="preserve"> </w:t>
      </w:r>
      <w:r w:rsidR="00352F41">
        <w:t>O. Keršovanija 11</w:t>
      </w:r>
    </w:p>
    <w:p w:rsidRDefault="00127576" w:rsidP="00BE498D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BE498D" w:rsidRPr="00BE498D">
        <w:t>Miljenka Radović, Prelog, N</w:t>
      </w:r>
      <w:r w:rsidR="00BE498D">
        <w:t>ikole Tesle 19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DDF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BE498D">
      <w:t>402</w:t>
    </w:r>
    <w:r w:rsidR="00A07950">
      <w:t>/</w:t>
    </w:r>
    <w:r w:rsidR="00C2472E">
      <w:t>17</w:t>
    </w:r>
    <w:r w:rsidR="00A07950">
      <w:t>-</w:t>
    </w:r>
    <w:r w:rsidR="00FD2AA1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BE498D">
      <w:t>402</w:t>
    </w:r>
    <w:r>
      <w:t>/1</w:t>
    </w:r>
    <w:r w:rsidR="00C2472E">
      <w:t>7</w:t>
    </w:r>
    <w:r>
      <w:t>-</w:t>
    </w:r>
    <w:r w:rsidR="00FD2AA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52F41"/>
    <w:rsid w:val="003B4F1A"/>
    <w:rsid w:val="003C1FE1"/>
    <w:rsid w:val="003C542E"/>
    <w:rsid w:val="00442DDF"/>
    <w:rsid w:val="00504711"/>
    <w:rsid w:val="00564282"/>
    <w:rsid w:val="00567AFA"/>
    <w:rsid w:val="00583F3A"/>
    <w:rsid w:val="0062317F"/>
    <w:rsid w:val="00677EB0"/>
    <w:rsid w:val="00700EB6"/>
    <w:rsid w:val="0071703E"/>
    <w:rsid w:val="007D528D"/>
    <w:rsid w:val="007E2F39"/>
    <w:rsid w:val="0087136D"/>
    <w:rsid w:val="008A4295"/>
    <w:rsid w:val="008B44DB"/>
    <w:rsid w:val="008E1FE0"/>
    <w:rsid w:val="00963779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BE498D"/>
    <w:rsid w:val="00C1704E"/>
    <w:rsid w:val="00C2472E"/>
    <w:rsid w:val="00CA5724"/>
    <w:rsid w:val="00CB3D8B"/>
    <w:rsid w:val="00D2296C"/>
    <w:rsid w:val="00D35547"/>
    <w:rsid w:val="00EB3B95"/>
    <w:rsid w:val="00F670FE"/>
    <w:rsid w:val="00F81FBE"/>
    <w:rsid w:val="00FD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D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2D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2D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2D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D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2D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2D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2D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DIGITALL jednostavno društvo s ograničenom odgovornošću za proizvodnju, trgovinu i usluge</izvorni_sadrzaj>
    <derivirana_varijabla naziv="DomainObject.Predmet.ProtustrankaFormated_1">  DIGITALL jednostavno društvo s ograničenom odgovornošću za proizvodnju, trgovinu i usluge</derivirana_varijabla>
  </DomainObject.Predmet.ProtustrankaFormated>
  <DomainObject.Predmet.ProtustrankaFormatedOIB>
    <izvorni_sadrzaj>  DIGITALL jednostavno društvo s ograničenom odgovornošću za proizvodnju, trgovinu i usluge, OIB 26919599014</izvorni_sadrzaj>
    <derivirana_varijabla naziv="DomainObject.Predmet.ProtustrankaFormatedOIB_1">  DIGITALL jednostavno društvo s ograničenom odgovornošću za proizvodnju, trgovinu i usluge, OIB 26919599014</derivirana_varijabla>
  </DomainObject.Predmet.ProtustrankaFormatedOIB>
  <DomainObject.Predmet.ProtustrankaFormatedWithAdress>
    <izvorni_sadrzaj> DIGITALL jednostavno društvo s ograničenom odgovornošću za proizvodnju, trgovinu i usluge, Prvomajska 25, 40000 Strahoninec</izvorni_sadrzaj>
    <derivirana_varijabla naziv="DomainObject.Predmet.ProtustrankaFormatedWithAdress_1"> DIGITALL jednostavno društvo s ograničenom odgovornošću za proizvodnju, trgovinu i usluge, Prvomajska 25, 40000 Strahoninec</derivirana_varijabla>
  </DomainObject.Predmet.ProtustrankaFormatedWithAdress>
  <DomainObject.Predmet.ProtustrankaFormatedWithAdressOIB>
    <izvorni_sadrzaj> DIGITALL jednostavno društvo s ograničenom odgovornošću za proizvodnju, trgovinu i usluge, OIB 26919599014, Prvomajska 25, 40000 Strahoninec</izvorni_sadrzaj>
    <derivirana_varijabla naziv="DomainObject.Predmet.ProtustrankaFormatedWithAdressOIB_1"> DIGITALL jednostavno društvo s ograničenom odgovornošću za proizvodnju, trgovinu i usluge, OIB 26919599014, Prvomajska 25, 40000 Strahoninec</derivirana_varijabla>
  </DomainObject.Predmet.ProtustrankaFormatedWithAdressOIB>
  <DomainObject.Predmet.ProtustrankaWithAdress>
    <izvorni_sadrzaj>DIGITALL jednostavno društvo s ograničenom odgovornošću za proizvodnju, trgovinu i usluge Prvomajska 25, 40000 Strahoninec</izvorni_sadrzaj>
    <derivirana_varijabla naziv="DomainObject.Predmet.ProtustrankaWithAdress_1">DIGITALL jednostavno društvo s ograničenom odgovornošću za proizvodnju, trgovinu i usluge Prvomajska 25, 40000 Strahoninec</derivirana_varijabla>
  </DomainObject.Predmet.ProtustrankaWithAdress>
  <DomainObject.Predmet.ProtustrankaWithAdressOIB>
    <izvorni_sadrzaj>DIGITALL jednostavno društvo s ograničenom odgovornošću za proizvodnju, trgovinu i usluge, OIB 26919599014, Prvomajska 25, 40000 Strahoninec</izvorni_sadrzaj>
    <derivirana_varijabla naziv="DomainObject.Predmet.ProtustrankaWithAdressOIB_1">DIGITALL jednostavno društvo s ograničenom odgovornošću za proizvodnju, trgovinu i usluge, OIB 26919599014, Prvomajska 25, 40000 Strahoninec</derivirana_varijabla>
  </DomainObject.Predmet.ProtustrankaWithAdressOIB>
  <DomainObject.Predmet.ProtustrankaNazivFormated>
    <izvorni_sadrzaj>DIGITALL jednostavno društvo s ograničenom odgovornošću za proizvodnju, trgovinu i usluge</izvorni_sadrzaj>
    <derivirana_varijabla naziv="DomainObject.Predmet.ProtustrankaNazivFormated_1">DIGITALL jednostavno društvo s ograničenom odgovornošću za proizvodnju, trgovinu i usluge</derivirana_varijabla>
  </DomainObject.Predmet.ProtustrankaNazivFormated>
  <DomainObject.Predmet.ProtustrankaNazivFormatedOIB>
    <izvorni_sadrzaj>DIGITALL jednostavno društvo s ograničenom odgovornošću za proizvodnju, trgovinu i usluge, OIB 26919599014</izvorni_sadrzaj>
    <derivirana_varijabla naziv="DomainObject.Predmet.ProtustrankaNazivFormatedOIB_1">DIGITALL jednostavno društvo s ograničenom odgovornošću za proizvodnju, trgovinu i usluge, OIB 26919599014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DIGITALL jednostavno društvo s ograničenom odgovornošću za proizvodnju, trgovinu i usluge</item>
    </izvorni_sadrzaj>
    <derivirana_varijabla naziv="DomainObject.Predmet.ProtuStrankaListFormated_1">
      <item>DIGITALL jednostavno društvo s ograničenom odgovornošću za proizvodnju, trgovinu i usluge</item>
    </derivirana_varijabla>
  </DomainObject.Predmet.ProtuStrankaListFormated>
  <DomainObject.Predmet.ProtuStrankaListFormatedOIB>
    <izvorni_sadrzaj>
      <item>DIGITALL jednostavno društvo s ograničenom odgovornošću za proizvodnju, trgovinu i usluge, OIB 26919599014</item>
    </izvorni_sadrzaj>
    <derivirana_varijabla naziv="DomainObject.Predmet.ProtuStrankaListFormatedOIB_1">
      <item>DIGITALL jednostavno društvo s ograničenom odgovornošću za proizvodnju, trgovinu i usluge, OIB 26919599014</item>
    </derivirana_varijabla>
  </DomainObject.Predmet.ProtuStrankaListFormatedOIB>
  <DomainObject.Predmet.ProtuStrankaListFormatedWithAdress>
    <izvorni_sadrzaj>
      <item>DIGITALL jednostavno društvo s ograničenom odgovornošću za proizvodnju, trgovinu i usluge, Prvomajska 25, 40000 Strahoninec</item>
    </izvorni_sadrzaj>
    <derivirana_varijabla naziv="DomainObject.Predmet.ProtuStrankaListFormatedWithAdress_1">
      <item>DIGITALL jednostavno društvo s ograničenom odgovornošću za proizvodnju, trgovinu i usluge, Prvomajska 25, 40000 Strahoninec</item>
    </derivirana_varijabla>
  </DomainObject.Predmet.ProtuStrankaListFormatedWithAdress>
  <DomainObject.Predmet.ProtuStrankaListFormatedWithAdressOIB>
    <izvorni_sadrzaj>
      <item>DIGITALL jednostavno društvo s ograničenom odgovornošću za proizvodnju, trgovinu i usluge, OIB 26919599014, Prvomajska 25, 40000 Strahoninec</item>
    </izvorni_sadrzaj>
    <derivirana_varijabla naziv="DomainObject.Predmet.ProtuStrankaListFormatedWithAdressOIB_1">
      <item>DIGITALL jednostavno društvo s ograničenom odgovornošću za proizvodnju, trgovinu i usluge, OIB 26919599014, Prvomajska 25, 40000 Strahoninec</item>
    </derivirana_varijabla>
  </DomainObject.Predmet.ProtuStrankaListFormatedWithAdressOIB>
  <DomainObject.Predmet.ProtuStrankaListNazivFormated>
    <izvorni_sadrzaj>
      <item>DIGITALL jednostavno društvo s ograničenom odgovornošću za proizvodnju, trgovinu i usluge</item>
    </izvorni_sadrzaj>
    <derivirana_varijabla naziv="DomainObject.Predmet.ProtuStrankaListNazivFormated_1">
      <item>DIGITALL jednostavno društvo s ograničenom odgovornošću za proizvodnju, trgovinu i usluge</item>
    </derivirana_varijabla>
  </DomainObject.Predmet.ProtuStrankaListNazivFormated>
  <DomainObject.Predmet.ProtuStrankaListNazivFormatedOIB>
    <izvorni_sadrzaj>
      <item>DIGITALL jednostavno društvo s ograničenom odgovornošću za proizvodnju, trgovinu i usluge, OIB 26919599014</item>
    </izvorni_sadrzaj>
    <derivirana_varijabla naziv="DomainObject.Predmet.ProtuStrankaListNazivFormatedOIB_1">
      <item>DIGITALL jednostavno društvo s ograničenom odgovornošću za proizvodnju, trgovinu i usluge, OIB 26919599014</item>
    </derivirana_varijabla>
  </DomainObject.Predmet.ProtuStrankaListNazivFormatedOIB>
  <DomainObject.Predmet.OstaliListFormated>
    <izvorni_sadrzaj>
      <item>Porezna uprava - Ispostava Čakovec</item>
      <item>Županijsko državno odvjetništvo</item>
      <item>Sudski registar</item>
    </izvorni_sadrzaj>
    <derivirana_varijabla naziv="DomainObject.Predmet.OstaliListFormated_1">
      <item>Porezna uprava - Ispostava Čakovec</item>
      <item>Županijsko državno odvjetništvo</item>
      <item>Sudski registar</item>
    </derivirana_varijabla>
  </DomainObject.Predmet.OstaliListFormated>
  <DomainObject.Predmet.OstaliListFormatedOIB>
    <izvorni_sadrzaj>
      <item>Porezna uprava - Ispostava Čakovec</item>
      <item>Županijsko državno odvjetništvo</item>
      <item>Sudski registar</item>
    </izvorni_sadrzaj>
    <derivirana_varijabla naziv="DomainObject.Predmet.OstaliListFormatedOIB_1">
      <item>Porezna uprava - Ispostava Čakovec</item>
      <item>Županijsko državno odvjetništvo</item>
      <item>Sudski registar</item>
    </derivirana_varijabla>
  </DomainObject.Predmet.OstaliListFormatedOIB>
  <DomainObject.Predmet.OstaliListFormatedWithAdress>
    <izvorni_sadrzaj>
      <item>Porezna uprava - Ispostava Čakovec, O. Keršovanija 11, 40000 Čakovec</item>
      <item>Županijsko državno odvjetništvo</item>
      <item>Sudski registar</item>
    </izvorni_sadrzaj>
    <derivirana_varijabla naziv="DomainObject.Predmet.OstaliListFormatedWithAdress_1">
      <item>Porezna uprava - Ispostava Čakovec, O. Keršovanija 11, 40000 Čakovec</item>
      <item>Županijsko državno odvjetništvo</item>
      <item>Sudski registar</item>
    </derivirana_varijabla>
  </DomainObject.Predmet.OstaliListFormatedWithAdress>
  <DomainObject.Predmet.OstaliListFormatedWithAdressOIB>
    <izvorni_sadrzaj>
      <item>Porezna uprava - Ispostava Čakovec, O. Keršovanija 11, 40000 Čakovec</item>
      <item>Županijsko državno odvjetništvo</item>
      <item>Sudski registar</item>
    </izvorni_sadrzaj>
    <derivirana_varijabla naziv="DomainObject.Predmet.OstaliListFormatedWithAdressOIB_1">
      <item>Porezna uprava - Ispostava Čakovec, O. Keršovanija 11, 40000 Čakovec</item>
      <item>Županijsko državno odvjetništvo</item>
      <item>Sudski registar</item>
    </derivirana_varijabla>
  </DomainObject.Predmet.OstaliListFormatedWithAdressOIB>
  <DomainObject.Predmet.OstaliListNazivFormated>
    <izvorni_sadrzaj>
      <item>Porezna uprava - Ispostava Čakovec</item>
      <item>Županijsko državno odvjetništvo</item>
      <item>Sudski registar</item>
    </izvorni_sadrzaj>
    <derivirana_varijabla naziv="DomainObject.Predmet.OstaliListNazivFormated_1">
      <item>Porezna uprava - Ispostava Čakovec</item>
      <item>Županijsko državno odvjetništvo</item>
      <item>Sudski registar</item>
    </derivirana_varijabla>
  </DomainObject.Predmet.OstaliListNazivFormated>
  <DomainObject.Predmet.OstaliListNazivFormatedOIB>
    <izvorni_sadrzaj>
      <item>Porezna uprava - Ispostava Čakovec</item>
      <item>Županijsko državno odvjetništvo</item>
      <item>Sudski registar</item>
    </izvorni_sadrzaj>
    <derivirana_varijabla naziv="DomainObject.Predmet.OstaliListNazivFormatedOIB_1">
      <item>Porezna uprava - Ispostava Čakovec</item>
      <item>Županijsko državno odvjetništvo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DIGITALL jednostavno društvo s ograničenom odgovornošću za proizvodnju, trgovinu i usluge</izvorni_sadrzaj>
    <derivirana_varijabla naziv="DomainObject.Predmet.ProtustrankaIDrugi_1">DIGITALL jednostavno društvo s ograničenom odgovornošću za proizvodnju,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DIGITALL jednostavno društvo s ograničenom odgovornošću za proizvodnju, trgovinu i usluge, OIB 26919599014, Prvomajska 25, 40000 Strahoninec</izvorni_sadrzaj>
    <derivirana_varijabla naziv="DomainObject.Predmet.ProtustrankaIDrugiAdressOIB_1">DIGITALL jednostavno društvo s ograničenom odgovornošću za proizvodnju, trgovinu i usluge, OIB 26919599014, Prvomajska 25,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DIGITALL jednostavno društvo s ograničenom odgovornošću za proizvodnju, trgovinu i usluge</item>
      <item>Porezna uprava - Ispostava Čakovec</item>
      <item>Županijsko državno odvjetništvo</item>
      <item>Sudski registar</item>
    </izvorni_sadrzaj>
    <derivirana_varijabla naziv="DomainObject.Predmet.SudioniciListNaziv_1">
      <item>Financijska agencija - Podružnica Varaždin</item>
      <item>DIGITALL jednostavno društvo s ograničenom odgovornošću za proizvodnju, trgovinu i usluge</item>
      <item>Porezna uprava - Ispostava Čakovec</item>
      <item>Županijsko državno odvjetništvo</item>
      <item>Sudski registar</item>
    </derivirana_varijabla>
  </DomainObject.Predmet.SudioniciListNaziv>
  <DomainObject.Predmet.SudioniciListAdressOIB>
    <izvorni_sadrzaj>
      <item>Financijska agencija - Podružnica Varaždin, OIB 85821130368, A. Cesarca 2,42000 Varaždin</item>
      <item>DIGITALL jednostavno društvo s ograničenom odgovornošću za proizvodnju, trgovinu i usluge, OIB 26919599014, Prvomajska 25,40000 Strahoninec</item>
      <item>Porezna uprava - Ispostava Čakovec, O. Keršovanija 11,40000 Čakovec</item>
      <item>Županijsko državno odvjetništvo</item>
      <item>Sudski registar</item>
    </izvorni_sadrzaj>
    <derivirana_varijabla naziv="DomainObject.Predmet.SudioniciListAdressOIB_1">
      <item>Financijska agencija - Podružnica Varaždin, OIB 85821130368, A. Cesarca 2,42000 Varaždin</item>
      <item>DIGITALL jednostavno društvo s ograničenom odgovornošću za proizvodnju, trgovinu i usluge, OIB 26919599014, Prvomajska 25,40000 Strahoninec</item>
      <item>Porezna uprava - Ispostava Čakovec, O. Keršovanija 11,40000 Čakovec</item>
      <item>Županijsko državno odvjetništvo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26919599014</item>
      <item>, OIB null</item>
      <item>, OIB null</item>
      <item>, OIB null</item>
    </izvorni_sadrzaj>
    <derivirana_varijabla naziv="DomainObject.Predmet.SudioniciListNazivOIB_1">
      <item>, OIB 85821130368</item>
      <item>, OIB 26919599014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Miljenka Radović, OIB 69903109199, N. Tesle 19 Prelog</item>
    </izvorni_sadrzaj>
    <derivirana_varijabla naziv="DomainObject.Predmet.StecajniUpraviteljiListAddressOIB_1">
      <item>Miljenka Radović, OIB 69903109199, N. Tesle 19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8AE41-CE41-4C54-8DF3-9C7D8E1D6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2775</properties:Characters>
  <properties:Lines>84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2017-09-08T06:11:00Z</dcterms:created>
  <dc:creator>Katarina Breški</dc:creator>
  <cp:lastModifiedBy>Nevenka Vuković</cp:lastModifiedBy>
  <cp:lastPrinted>2017-09-08T06:20:00Z</cp:lastPrinted>
  <dcterms:modified xmlns:xsi="http://www.w3.org/2001/XMLSchema-instance" xsi:type="dcterms:W3CDTF">2017-09-08T06:20:00Z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