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81d2" w14:paraId="45781d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005C2D">
        <w:t>9</w:t>
      </w:r>
      <w:r w:rsidR="005C4059">
        <w:t>7</w:t>
      </w:r>
      <w:r>
        <w:t>/</w:t>
      </w:r>
      <w:r w:rsidR="00E8650F">
        <w:t>1</w:t>
      </w:r>
      <w:r w:rsidR="009D3A05">
        <w:t>8</w:t>
      </w:r>
      <w:r>
        <w:t>-</w:t>
      </w:r>
      <w:r w:rsidR="00015B3F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5C4059">
        <w:t>MARSEN PROMET</w:t>
      </w:r>
      <w:r w:rsidR="00DE12AF">
        <w:t xml:space="preserve"> d.o.o. </w:t>
      </w:r>
      <w:r w:rsidR="00015B3F">
        <w:t xml:space="preserve">za </w:t>
      </w:r>
      <w:r w:rsidR="005C4059">
        <w:t xml:space="preserve">proizvodnju, </w:t>
      </w:r>
      <w:r w:rsidR="00005C2D">
        <w:t xml:space="preserve">trgovinu i </w:t>
      </w:r>
      <w:r w:rsidR="00015B3F">
        <w:t>usluge</w:t>
      </w:r>
      <w:r w:rsidR="0027083D" w:rsidRPr="0027083D">
        <w:t xml:space="preserve">, </w:t>
      </w:r>
      <w:r w:rsidR="00010CD1">
        <w:t xml:space="preserve">Zagreb, </w:t>
      </w:r>
      <w:r w:rsidR="005C4059">
        <w:t>Dubrava 274</w:t>
      </w:r>
      <w:r w:rsidR="0027083D" w:rsidRPr="0027083D">
        <w:t>, MBS 080</w:t>
      </w:r>
      <w:r w:rsidR="00010CD1">
        <w:t>2</w:t>
      </w:r>
      <w:r w:rsidR="00885654">
        <w:t>38902</w:t>
      </w:r>
      <w:r w:rsidR="0027083D" w:rsidRPr="0027083D">
        <w:t xml:space="preserve">, OIB: </w:t>
      </w:r>
      <w:r w:rsidR="00885654">
        <w:t>68183394304</w:t>
      </w:r>
      <w:r w:rsidR="00C72758" w:rsidRPr="0041082E">
        <w:t xml:space="preserve">, dana </w:t>
      </w:r>
      <w:r w:rsidR="00F82005">
        <w:t>2</w:t>
      </w:r>
      <w:r w:rsidR="0029410D">
        <w:t>3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885654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85654" w:rsidRPr="00885654">
        <w:t>MARSEN PROMET d.o.o. za proizvodnju, trgovinu i usluge, Zagreb, Dubrava 274, MBS 080238902, OIB: 68183394304</w:t>
      </w:r>
      <w:r>
        <w:t>.</w:t>
      </w:r>
    </w:p>
    <w:p w:rsidRDefault="00DF75D0" w:rsidP="00DF75D0" w:rsidR="00DF75D0">
      <w:pPr>
        <w:jc w:val="both"/>
      </w:pPr>
    </w:p>
    <w:p w:rsidRDefault="00DF75D0" w:rsidP="008B212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B212D" w:rsidRPr="008B212D">
        <w:t>Sabina Lalić, Osijek, Gundulićeva 5, OIB 09145874795</w:t>
      </w:r>
      <w:r>
        <w:t>, izabran</w:t>
      </w:r>
      <w:r w:rsidR="008B212D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B212D">
        <w:t>30</w:t>
      </w:r>
      <w:r>
        <w:t>.0</w:t>
      </w:r>
      <w:r w:rsidR="008B212D">
        <w:t>8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885654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885654" w:rsidRPr="00885654">
        <w:t>MARSEN PROMET d.o.o. za proizvodnju, trgovinu i usluge, Zagreb, Dubrava 274, MBS 080238902, OIB: 68183394304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8B212D" w:rsidP="00DF75D0" w:rsidR="00DF75D0">
      <w:pPr>
        <w:ind w:firstLine="720" w:left="2160"/>
      </w:pPr>
      <w:r>
        <w:t>6</w:t>
      </w:r>
      <w:r w:rsidR="00DF75D0">
        <w:t xml:space="preserve">. </w:t>
      </w:r>
      <w:r w:rsidR="00453795">
        <w:t>rujn</w:t>
      </w:r>
      <w:r w:rsidR="00DF75D0">
        <w:t xml:space="preserve">a 2018. u </w:t>
      </w:r>
      <w:r>
        <w:t>10</w:t>
      </w:r>
      <w:r w:rsidR="0045125C">
        <w:t>,</w:t>
      </w:r>
      <w:r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A32172">
        <w:t>1</w:t>
      </w:r>
      <w:r w:rsidR="009036AF">
        <w:t>8</w:t>
      </w:r>
      <w:r>
        <w:t>.</w:t>
      </w:r>
      <w:r w:rsidR="009036AF">
        <w:t>01</w:t>
      </w:r>
      <w:r>
        <w:t>.201</w:t>
      </w:r>
      <w:r w:rsidR="009036AF">
        <w:t>8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 w:rsidR="00EC4DC9">
        <w:t>prijedlog</w:t>
      </w:r>
      <w:r>
        <w:t xml:space="preserve">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9036AF">
        <w:t>8</w:t>
      </w:r>
      <w:r>
        <w:t>-01/0</w:t>
      </w:r>
      <w:r w:rsidR="00B40C61">
        <w:t>4</w:t>
      </w:r>
      <w:r>
        <w:t xml:space="preserve"> Ur. broj 04-06-1</w:t>
      </w:r>
      <w:r w:rsidR="009036AF">
        <w:t>8</w:t>
      </w:r>
      <w:r>
        <w:t>-</w:t>
      </w:r>
      <w:r w:rsidR="009036AF">
        <w:t>223</w:t>
      </w:r>
      <w:r>
        <w:t xml:space="preserve"> od </w:t>
      </w:r>
      <w:r w:rsidR="00487E64">
        <w:t>1</w:t>
      </w:r>
      <w:r w:rsidR="009036AF">
        <w:t>6</w:t>
      </w:r>
      <w:r>
        <w:t>.</w:t>
      </w:r>
      <w:r w:rsidR="009036AF">
        <w:t>01</w:t>
      </w:r>
      <w:r>
        <w:t>.201</w:t>
      </w:r>
      <w:r w:rsidR="009036AF">
        <w:t>8</w:t>
      </w:r>
      <w:r>
        <w:t xml:space="preserve">. godine, za otvaranje stečajnog postupka nad dužnikom </w:t>
      </w:r>
      <w:r w:rsidR="00885654" w:rsidRPr="00885654">
        <w:t>MARSEN PROMET d.o.o. za proizvodnju, trgovinu i usluge, Zagreb, Dubrava 274, MBS 080238902, OIB: 68183394304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6B053B" w:rsidRPr="006B053B">
        <w:t>1</w:t>
      </w:r>
      <w:r w:rsidR="006B053B">
        <w:t>5</w:t>
      </w:r>
      <w:r w:rsidR="006B053B" w:rsidRPr="006B053B">
        <w:t>.01.2018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6B053B">
        <w:t>62.950,75</w:t>
      </w:r>
      <w:r>
        <w:t xml:space="preserve"> kn, u koji iznos je uračunata kamata i naknada FINE za provedbe ovrhe na novčanim sredstvima dužnika. Navodi da dužnik ima </w:t>
      </w:r>
      <w:r w:rsidR="00ED304D">
        <w:t>1</w:t>
      </w:r>
      <w:r>
        <w:t xml:space="preserve"> zaposlen</w:t>
      </w:r>
      <w:r w:rsidR="00ED304D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6B053B" w:rsidRPr="006B053B">
        <w:t>15.01.2018</w:t>
      </w:r>
      <w:r>
        <w:t xml:space="preserve">., te navodi da na temelju čl. 112. st. 5. SZ dužnik na ime predujma za namirenje troškova stečajnog postupka </w:t>
      </w:r>
      <w:r w:rsidR="008A7668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6B053B" w:rsidRPr="006B053B">
        <w:t>15.01.2018</w:t>
      </w:r>
      <w:r>
        <w:t xml:space="preserve">. </w:t>
      </w:r>
    </w:p>
    <w:p w:rsidRDefault="001A44D2" w:rsidP="00DF75D0" w:rsidR="001A44D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8A7668">
        <w:t>2</w:t>
      </w:r>
      <w:r w:rsidR="002F70A7">
        <w:t>3</w:t>
      </w:r>
      <w:r w:rsidR="00C72758" w:rsidRPr="00C72758">
        <w:t xml:space="preserve">. svibnja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 xml:space="preserve">zakonski zastupnik dužnika </w:t>
      </w:r>
      <w:r w:rsidR="00726367">
        <w:t xml:space="preserve">Marija </w:t>
      </w:r>
      <w:r w:rsidR="00256420">
        <w:t>Jaganjac</w:t>
      </w:r>
      <w:r w:rsidR="00726367">
        <w:t xml:space="preserve">, Zagreb, </w:t>
      </w:r>
      <w:r w:rsidR="00256420">
        <w:t>Mate Lovraka 5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345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15B3F" w:rsidRPr="00015B3F">
      <w:t>5</w:t>
    </w:r>
    <w:r w:rsidR="00005C2D">
      <w:t>9</w:t>
    </w:r>
    <w:r w:rsidR="00DE12AF">
      <w:t>8</w:t>
    </w:r>
    <w:r w:rsidR="00015B3F" w:rsidRPr="00015B3F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0CD1"/>
    <w:rsid w:val="000138AC"/>
    <w:rsid w:val="00015B3F"/>
    <w:rsid w:val="000224A7"/>
    <w:rsid w:val="00022AF7"/>
    <w:rsid w:val="0003421E"/>
    <w:rsid w:val="00044014"/>
    <w:rsid w:val="00061E21"/>
    <w:rsid w:val="000637D1"/>
    <w:rsid w:val="000817DB"/>
    <w:rsid w:val="00084DCC"/>
    <w:rsid w:val="000A5797"/>
    <w:rsid w:val="000B1DB2"/>
    <w:rsid w:val="000B40BA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2585"/>
    <w:rsid w:val="001745B9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56420"/>
    <w:rsid w:val="00260090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24821"/>
    <w:rsid w:val="00333984"/>
    <w:rsid w:val="003425C4"/>
    <w:rsid w:val="00354972"/>
    <w:rsid w:val="00362BCD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C4059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A3457"/>
    <w:rsid w:val="006B053B"/>
    <w:rsid w:val="006B27C0"/>
    <w:rsid w:val="006B7688"/>
    <w:rsid w:val="006D556B"/>
    <w:rsid w:val="006D7788"/>
    <w:rsid w:val="006E1762"/>
    <w:rsid w:val="006F7B5B"/>
    <w:rsid w:val="007158FC"/>
    <w:rsid w:val="00717FB3"/>
    <w:rsid w:val="00726367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5654"/>
    <w:rsid w:val="00886270"/>
    <w:rsid w:val="00891A16"/>
    <w:rsid w:val="008A7668"/>
    <w:rsid w:val="008B212D"/>
    <w:rsid w:val="008B7B03"/>
    <w:rsid w:val="008C4CE0"/>
    <w:rsid w:val="008D3EAF"/>
    <w:rsid w:val="009036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2172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B01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12AF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00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3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3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St-597/2018</izvorni_sadrzaj>
    <derivirana_varijabla naziv="DomainObject.Predmet.OznakaBroj_1">St-597/2018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MARSEN PROMET d.o.o.</izvorni_sadrzaj>
    <derivirana_varijabla naziv="DomainObject.Predmet.ProtustrankaFormated_1">  MARSEN PROMET d.o.o.</derivirana_varijabla>
  </DomainObject.Predmet.ProtustrankaFormated>
  <DomainObject.Predmet.ProtustrankaFormatedOIB>
    <izvorni_sadrzaj>  MARSEN PROMET d.o.o., OIB 68183394304</izvorni_sadrzaj>
    <derivirana_varijabla naziv="DomainObject.Predmet.ProtustrankaFormatedOIB_1">  MARSEN PROMET d.o.o., OIB 68183394304</derivirana_varijabla>
  </DomainObject.Predmet.ProtustrankaFormatedOIB>
  <DomainObject.Predmet.ProtustrankaFormatedWithAdress>
    <izvorni_sadrzaj> MARSEN PROMET d.o.o., Dubrava 274, 10000 Zagreb</izvorni_sadrzaj>
    <derivirana_varijabla naziv="DomainObject.Predmet.ProtustrankaFormatedWithAdress_1"> MARSEN PROMET d.o.o., Dubrava 274, 10000 Zagreb</derivirana_varijabla>
  </DomainObject.Predmet.ProtustrankaFormatedWithAdress>
  <DomainObject.Predmet.ProtustrankaFormatedWithAdressOIB>
    <izvorni_sadrzaj> MARSEN PROMET d.o.o., OIB 68183394304, Dubrava 274, 10000 Zagreb</izvorni_sadrzaj>
    <derivirana_varijabla naziv="DomainObject.Predmet.ProtustrankaFormatedWithAdressOIB_1"> MARSEN PROMET d.o.o., OIB 68183394304, Dubrava 274, 10000 Zagreb</derivirana_varijabla>
  </DomainObject.Predmet.ProtustrankaFormatedWithAdressOIB>
  <DomainObject.Predmet.ProtustrankaWithAdress>
    <izvorni_sadrzaj>MARSEN PROMET d.o.o. Dubrava 274, 10000 Zagreb</izvorni_sadrzaj>
    <derivirana_varijabla naziv="DomainObject.Predmet.ProtustrankaWithAdress_1">MARSEN PROMET d.o.o. Dubrava 274, 10000 Zagreb</derivirana_varijabla>
  </DomainObject.Predmet.ProtustrankaWithAdress>
  <DomainObject.Predmet.ProtustrankaWithAdressOIB>
    <izvorni_sadrzaj>MARSEN PROMET d.o.o., OIB 68183394304, Dubrava 274, 10000 Zagreb</izvorni_sadrzaj>
    <derivirana_varijabla naziv="DomainObject.Predmet.ProtustrankaWithAdressOIB_1">MARSEN PROMET d.o.o., OIB 68183394304, Dubrava 274, 10000 Zagreb</derivirana_varijabla>
  </DomainObject.Predmet.ProtustrankaWithAdressOIB>
  <DomainObject.Predmet.ProtustrankaNazivFormated>
    <izvorni_sadrzaj>MARSEN PROMET d.o.o.</izvorni_sadrzaj>
    <derivirana_varijabla naziv="DomainObject.Predmet.ProtustrankaNazivFormated_1">MARSEN PROMET d.o.o.</derivirana_varijabla>
  </DomainObject.Predmet.ProtustrankaNazivFormated>
  <DomainObject.Predmet.ProtustrankaNazivFormatedOIB>
    <izvorni_sadrzaj>MARSEN PROMET d.o.o., OIB 68183394304</izvorni_sadrzaj>
    <derivirana_varijabla naziv="DomainObject.Predmet.ProtustrankaNazivFormatedOIB_1">MARSEN PROMET d.o.o., OIB 68183394304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MARSEN PROMET d.o.o.</item>
    </izvorni_sadrzaj>
    <derivirana_varijabla naziv="DomainObject.Predmet.ProtuStrankaListFormated_1">
      <item>MARSEN PROMET d.o.o.</item>
    </derivirana_varijabla>
  </DomainObject.Predmet.ProtuStrankaListFormated>
  <DomainObject.Predmet.ProtuStrankaListFormatedOIB>
    <izvorni_sadrzaj>
      <item>MARSEN PROMET d.o.o., OIB 68183394304</item>
    </izvorni_sadrzaj>
    <derivirana_varijabla naziv="DomainObject.Predmet.ProtuStrankaListFormatedOIB_1">
      <item>MARSEN PROMET d.o.o., OIB 68183394304</item>
    </derivirana_varijabla>
  </DomainObject.Predmet.ProtuStrankaListFormatedOIB>
  <DomainObject.Predmet.ProtuStrankaListFormatedWithAdress>
    <izvorni_sadrzaj>
      <item>MARSEN PROMET d.o.o., Dubrava 274, 10000 Zagreb</item>
    </izvorni_sadrzaj>
    <derivirana_varijabla naziv="DomainObject.Predmet.ProtuStrankaListFormatedWithAdress_1">
      <item>MARSEN PROMET d.o.o., Dubrava 274, 10000 Zagreb</item>
    </derivirana_varijabla>
  </DomainObject.Predmet.ProtuStrankaListFormatedWithAdress>
  <DomainObject.Predmet.ProtuStrankaListFormatedWithAdressOIB>
    <izvorni_sadrzaj>
      <item>MARSEN PROMET d.o.o., OIB 68183394304, Dubrava 274, 10000 Zagreb</item>
    </izvorni_sadrzaj>
    <derivirana_varijabla naziv="DomainObject.Predmet.ProtuStrankaListFormatedWithAdressOIB_1">
      <item>MARSEN PROMET d.o.o., OIB 68183394304, Dubrava 274, 10000 Zagreb</item>
    </derivirana_varijabla>
  </DomainObject.Predmet.ProtuStrankaListFormatedWithAdressOIB>
  <DomainObject.Predmet.ProtuStrankaListNazivFormated>
    <izvorni_sadrzaj>
      <item>MARSEN PROMET d.o.o.</item>
    </izvorni_sadrzaj>
    <derivirana_varijabla naziv="DomainObject.Predmet.ProtuStrankaListNazivFormated_1">
      <item>MARSEN PROMET d.o.o.</item>
    </derivirana_varijabla>
  </DomainObject.Predmet.ProtuStrankaListNazivFormated>
  <DomainObject.Predmet.ProtuStrankaListNazivFormatedOIB>
    <izvorni_sadrzaj>
      <item>MARSEN PROMET d.o.o., OIB 68183394304</item>
    </izvorni_sadrzaj>
    <derivirana_varijabla naziv="DomainObject.Predmet.ProtuStrankaListNazivFormatedOIB_1">
      <item>MARSEN PROMET d.o.o., OIB 68183394304</item>
    </derivirana_varijabla>
  </DomainObject.Predmet.ProtuStrankaListNazivFormatedOIB>
  <DomainObject.Predmet.OstaliListFormated>
    <izvorni_sadrzaj>
      <item>Marija Jaganjac</item>
    </izvorni_sadrzaj>
    <derivirana_varijabla naziv="DomainObject.Predmet.OstaliListFormated_1">
      <item>Marija Jaganjac</item>
    </derivirana_varijabla>
  </DomainObject.Predmet.OstaliListFormated>
  <DomainObject.Predmet.OstaliListFormatedOIB>
    <izvorni_sadrzaj>
      <item>Marija Jaganjac, OIB 46526706072</item>
    </izvorni_sadrzaj>
    <derivirana_varijabla naziv="DomainObject.Predmet.OstaliListFormatedOIB_1">
      <item>Marija Jaganjac, OIB 46526706072</item>
    </derivirana_varijabla>
  </DomainObject.Predmet.OstaliListFormatedOIB>
  <DomainObject.Predmet.OstaliListFormatedWithAdress>
    <izvorni_sadrzaj>
      <item>Marija Jaganjac, Mate Lovraka 5, 10000 Zagreb</item>
    </izvorni_sadrzaj>
    <derivirana_varijabla naziv="DomainObject.Predmet.OstaliListFormatedWithAdress_1">
      <item>Marija Jaganjac, Mate Lovraka 5, 10000 Zagreb</item>
    </derivirana_varijabla>
  </DomainObject.Predmet.OstaliListFormatedWithAdress>
  <DomainObject.Predmet.OstaliListFormatedWithAdressOIB>
    <izvorni_sadrzaj>
      <item>Marija Jaganjac, OIB 46526706072, Mate Lovraka 5, 10000 Zagreb</item>
    </izvorni_sadrzaj>
    <derivirana_varijabla naziv="DomainObject.Predmet.OstaliListFormatedWithAdressOIB_1">
      <item>Marija Jaganjac, OIB 46526706072, Mate Lovraka 5, 10000 Zagreb</item>
    </derivirana_varijabla>
  </DomainObject.Predmet.OstaliListFormatedWithAdressOIB>
  <DomainObject.Predmet.OstaliListNazivFormated>
    <izvorni_sadrzaj>
      <item>Marija Jaganjac</item>
    </izvorni_sadrzaj>
    <derivirana_varijabla naziv="DomainObject.Predmet.OstaliListNazivFormated_1">
      <item>Marija Jaganjac</item>
    </derivirana_varijabla>
  </DomainObject.Predmet.OstaliListNazivFormated>
  <DomainObject.Predmet.OstaliListNazivFormatedOIB>
    <izvorni_sadrzaj>
      <item>Marija Jaganjac, OIB 46526706072</item>
    </izvorni_sadrzaj>
    <derivirana_varijabla naziv="DomainObject.Predmet.OstaliListNazivFormatedOIB_1">
      <item>Marija Jaganjac, OIB 46526706072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MARSEN PROMET d.o.o.</izvorni_sadrzaj>
    <derivirana_varijabla naziv="DomainObject.Predmet.ProtustrankaIDrugi_1">MARSEN PROMET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MARSEN PROMET d.o.o., OIB 68183394304, Dubrava 274, 10000 Zagreb</izvorni_sadrzaj>
    <derivirana_varijabla naziv="DomainObject.Predmet.ProtustrankaIDrugiAdressOIB_1">MARSEN PROMET d.o.o., OIB 68183394304, Dubrava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MARSEN PROMET d.o.o.</item>
      <item>FINA Regionalni centar Zagreb</item>
      <item>Marija Jaganjac</item>
    </izvorni_sadrzaj>
    <derivirana_varijabla naziv="DomainObject.Predmet.SudioniciListNaziv_1">
      <item>MARSEN PROMET d.o.o.</item>
      <item>FINA Regionalni centar Zagreb</item>
      <item>Marija Jaganjac</item>
    </derivirana_varijabla>
  </DomainObject.Predmet.SudioniciListNaziv>
  <DomainObject.Predmet.SudioniciListAdressOIB>
    <izvorni_sadrzaj>
      <item>MARSEN PROMET d.o.o., OIB 68183394304, Dubrava 274,10000 Zagreb</item>
      <item>FINA Regionalni centar Zagreb, OIB 85821130368, Trg svibanjskih žrtava 1995. 1.,10000 Zagreb</item>
      <item>Marija Jaganjac, OIB 46526706072, Mate Lovraka 5,10000 Zagreb</item>
    </izvorni_sadrzaj>
    <derivirana_varijabla naziv="DomainObject.Predmet.SudioniciListAdressOIB_1">
      <item>MARSEN PROMET d.o.o., OIB 68183394304, Dubrava 274,10000 Zagreb</item>
      <item>FINA Regionalni centar Zagreb, OIB 85821130368, Trg svibanjskih žrtava 1995. 1.,10000 Zagreb</item>
      <item>Marija Jaganjac, OIB 46526706072, Mate Lovraka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68183394304</item>
      <item>, OIB 85821130368</item>
      <item>, OIB 46526706072</item>
    </izvorni_sadrzaj>
    <derivirana_varijabla naziv="DomainObject.Predmet.SudioniciListNazivOIB_1">
      <item>, OIB 68183394304</item>
      <item>, OIB 85821130368</item>
      <item>, OIB 46526706072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F444D-6D8F-4FB8-8BE2-8BC4A50B9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666</properties:Words>
  <properties:Characters>3787</properties:Characters>
  <properties:Lines>116</properties:Lines>
  <properties:Paragraphs>36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2018-05-23T09:00:00Z</dcterms:modified>
  <cp:revision>44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