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a3d7" w14:paraId="b3da3d7" w:rsidRDefault="00CC00F1" w:rsidP="00CC00F1" w:rsidR="000A7106" w:rsidRPr="00FA3260">
      <w:pPr>
        <w:jc w:val="right"/>
        <w15:collapsed w:val="false"/>
        <w:rPr>
          <w:b/>
        </w:rPr>
      </w:pPr>
      <w:bookmarkStart w:name="_GoBack" w:id="0"/>
      <w:bookmarkEnd w:id="0"/>
      <w:r w:rsidRPr="001C5505">
        <w:t>1 St-</w:t>
      </w:r>
      <w:r w:rsidR="001A2D0B">
        <w:t>326/16-</w:t>
      </w:r>
      <w:r w:rsidR="001F635B">
        <w:t>19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1A2D0B">
        <w:t xml:space="preserve"> MOJA ENERGIJA d.o.o., Vir, </w:t>
      </w:r>
      <w:proofErr w:type="spellStart"/>
      <w:r w:rsidR="001A2D0B">
        <w:t>Radovanjica</w:t>
      </w:r>
      <w:proofErr w:type="spellEnd"/>
      <w:r w:rsidR="001A2D0B">
        <w:t xml:space="preserve"> III/5, Vir, OIB: 04368011135</w:t>
      </w:r>
      <w:r w:rsidR="00CC47CA">
        <w:t>,</w:t>
      </w:r>
      <w:r w:rsidR="00EA47D6">
        <w:t xml:space="preserve"> </w:t>
      </w:r>
      <w:r w:rsidR="00177C66">
        <w:t>dana</w:t>
      </w:r>
      <w:r w:rsidR="00CC47CA">
        <w:t xml:space="preserve"> </w:t>
      </w:r>
      <w:r w:rsidR="001F635B">
        <w:t>17</w:t>
      </w:r>
      <w:r w:rsidR="00177C66">
        <w:t>.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1A2D0B">
        <w:t xml:space="preserve">MOJA ENERGIJA d.o.o., Vir, </w:t>
      </w:r>
      <w:proofErr w:type="spellStart"/>
      <w:r w:rsidR="001A2D0B">
        <w:t>Radovanjica</w:t>
      </w:r>
      <w:proofErr w:type="spellEnd"/>
      <w:r w:rsidR="001A2D0B">
        <w:t xml:space="preserve"> III/5, Vir, OIB: 04368011135</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1A2D0B">
        <w:t>22.950</w:t>
      </w:r>
      <w:r w:rsidR="009F05C0">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A2D0B">
        <w:t>326</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177C66"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1F635B">
        <w:t>16.146,89</w:t>
      </w:r>
      <w:r w:rsidR="00177C66">
        <w:t xml:space="preserve"> </w:t>
      </w:r>
      <w:r>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177C66"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1A2D0B">
        <w:t>22.950,</w:t>
      </w:r>
      <w:r w:rsidR="00EA67FB">
        <w:t>00</w:t>
      </w:r>
      <w:r w:rsidR="003438A3">
        <w:t xml:space="preserve"> kuna</w:t>
      </w:r>
      <w:r w:rsidRPr="00C07369">
        <w:t>, a koji se sastoji od</w:t>
      </w:r>
      <w:r w:rsidR="001A2D0B">
        <w:t xml:space="preserve"> nagrade</w:t>
      </w:r>
      <w:r w:rsidR="00EA67FB">
        <w:t xml:space="preserve"> stečajnoj upraviteljici </w:t>
      </w:r>
      <w:r w:rsidR="001A2D0B">
        <w:t>12</w:t>
      </w:r>
      <w:r w:rsidR="00EA67FB">
        <w:t>.000,00 kuna,</w:t>
      </w:r>
      <w:r w:rsidR="001A2D0B">
        <w:t xml:space="preserve"> troškova stečajnog upravitelja u iznosu od 2.000,00 kuna,</w:t>
      </w:r>
      <w:r w:rsidR="00EA67FB">
        <w:t xml:space="preserve"> </w:t>
      </w:r>
      <w:r w:rsidR="001A2D0B">
        <w:t xml:space="preserve">materijalnih troškova u iznosu od 2.000,00 kuna, računovodstvene usluge u iznosu od 3.750,00 kuna, poštanski troškovi i troškovi platnog prometa u iznosu od 1.000,00 </w:t>
      </w:r>
      <w:r w:rsidR="001A2D0B">
        <w:lastRenderedPageBreak/>
        <w:t>kuna, troškovi arhiviranja u iznosu od 1.000,00 kuna, ostalih troškova u iznosu od 1.000,00 kuna i ostale usluge u iznosu od 1.000,00 kuna</w:t>
      </w:r>
      <w:r w:rsidR="00EA67FB">
        <w:t>.</w:t>
      </w:r>
    </w:p>
    <w:p w:rsidRDefault="003438A3" w:rsidP="00177C66" w:rsidR="00C07369" w:rsidRPr="00C07369">
      <w:pPr>
        <w:jc w:val="both"/>
      </w:pPr>
      <w:r>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1F635B">
        <w:t>17</w:t>
      </w:r>
      <w:r w:rsidR="00177C66">
        <w:t>.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5C0" w:rsidP="00FC3541" w:rsidR="009F05C0">
      <w:r>
        <w:separator/>
      </w:r>
    </w:p>
  </w:endnote>
  <w:endnote w:id="0" w:type="continuationSeparator">
    <w:p w:rsidRDefault="009F05C0" w:rsidP="00FC3541" w:rsidR="009F0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5C0" w:rsidP="00FC3541" w:rsidR="009F05C0">
      <w:r>
        <w:separator/>
      </w:r>
    </w:p>
  </w:footnote>
  <w:footnote w:id="0" w:type="continuationSeparator">
    <w:p w:rsidRDefault="009F05C0" w:rsidP="00FC3541" w:rsidR="009F0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5C0" w:rsidP="00FC3541" w:rsidR="009F05C0">
    <w:pPr>
      <w:pStyle w:val="Zaglavlje"/>
      <w:jc w:val="right"/>
    </w:pPr>
    <w:r>
      <w:t>1 St-</w:t>
    </w:r>
    <w:r w:rsidR="001A2D0B">
      <w:t>326/16-</w:t>
    </w:r>
    <w:r w:rsidR="001F635B">
      <w:t>19</w:t>
    </w:r>
  </w:p>
  <w:p w:rsidRDefault="009F05C0" w:rsidR="009F0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77C66"/>
    <w:rsid w:val="001A2D0B"/>
    <w:rsid w:val="001C5505"/>
    <w:rsid w:val="001F635B"/>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92CCB"/>
    <w:rsid w:val="007B312D"/>
    <w:rsid w:val="007C5ABC"/>
    <w:rsid w:val="00816F81"/>
    <w:rsid w:val="008B2D83"/>
    <w:rsid w:val="008C2399"/>
    <w:rsid w:val="008E1367"/>
    <w:rsid w:val="00905179"/>
    <w:rsid w:val="00914580"/>
    <w:rsid w:val="00933E53"/>
    <w:rsid w:val="009965B7"/>
    <w:rsid w:val="009B7DAC"/>
    <w:rsid w:val="009F05C0"/>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0F4B"/>
    <w:rsid w:val="00CB76D4"/>
    <w:rsid w:val="00CC00F1"/>
    <w:rsid w:val="00CC47CA"/>
    <w:rsid w:val="00CE40D2"/>
    <w:rsid w:val="00CE483C"/>
    <w:rsid w:val="00DA5DD4"/>
    <w:rsid w:val="00DE6466"/>
    <w:rsid w:val="00E24AC3"/>
    <w:rsid w:val="00E53E8D"/>
    <w:rsid w:val="00E70963"/>
    <w:rsid w:val="00EA47D6"/>
    <w:rsid w:val="00EA67FB"/>
    <w:rsid w:val="00EB1AEF"/>
    <w:rsid w:val="00F177F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53E8D"/>
    <w:rPr>
      <w:color w:val="808080"/>
      <w:bdr w:space="0" w:sz="0" w:color="auto" w:val="none"/>
      <w:shd w:fill="auto" w:color="auto" w:val="clear"/>
    </w:rPr>
  </w:style>
  <w:style w:customStyle="true" w:styleId="eSPISCCParagraphDefaultFont" w:type="character">
    <w:name w:val="eSPIS_CC_Paragraph Default Font"/>
    <w:basedOn w:val="Zadanifontodlomka"/>
    <w:rsid w:val="00E53E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3E8D"/>
    <w:rPr>
      <w:bdr w:space="0" w:sz="0" w:color="auto" w:val="none"/>
      <w:shd w:fill="FFFFCC" w:color="auto" w:val="clear"/>
      <w:lang w:val="hr-HR"/>
    </w:rPr>
  </w:style>
  <w:style w:customStyle="true" w:styleId="PozadinaSvijetloCrvena" w:type="character">
    <w:name w:val="Pozadina_SvijetloCrvena"/>
    <w:basedOn w:val="eSPISCCParagraphDefaultFont"/>
    <w:rsid w:val="00E53E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3E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53E8D"/>
    <w:rPr>
      <w:color w:val="808080"/>
      <w:bdr w:color="auto" w:space="0" w:sz="0" w:val="none"/>
      <w:shd w:color="auto" w:fill="auto" w:val="clear"/>
    </w:rPr>
  </w:style>
  <w:style w:customStyle="1" w:styleId="eSPISCCParagraphDefaultFont" w:type="character">
    <w:name w:val="eSPIS_CC_Paragraph Default Font"/>
    <w:basedOn w:val="Zadanifontodlomka"/>
    <w:rsid w:val="00E53E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3E8D"/>
    <w:rPr>
      <w:bdr w:color="auto" w:space="0" w:sz="0" w:val="none"/>
      <w:shd w:color="auto" w:fill="FFFFCC" w:val="clear"/>
      <w:lang w:val="hr-HR"/>
    </w:rPr>
  </w:style>
  <w:style w:customStyle="1" w:styleId="PozadinaSvijetloCrvena" w:type="character">
    <w:name w:val="Pozadina_SvijetloCrvena"/>
    <w:basedOn w:val="eSPISCCParagraphDefaultFont"/>
    <w:rsid w:val="00E53E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3E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St-326/2016</izvorni_sadrzaj>
    <derivirana_varijabla naziv="DomainObject.Predmet.OznakaBroj_1">St-326/2016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MOJA ENERGIJA d.o.o. za proizvodnju i prodaju energije</izvorni_sadrzaj>
    <derivirana_varijabla naziv="DomainObject.Predmet.ProtustrankaFormated_1">  MOJA ENERGIJA d.o.o. za proizvodnju i prodaju energije</derivirana_varijabla>
  </DomainObject.Predmet.ProtustrankaFormated>
  <DomainObject.Predmet.ProtustrankaFormatedOIB>
    <izvorni_sadrzaj>  MOJA ENERGIJA d.o.o. za proizvodnju i prodaju energije, OIB 04368011135</izvorni_sadrzaj>
    <derivirana_varijabla naziv="DomainObject.Predmet.ProtustrankaFormatedOIB_1">  MOJA ENERGIJA d.o.o. za proizvodnju i prodaju energije, OIB 04368011135</derivirana_varijabla>
  </DomainObject.Predmet.ProtustrankaFormatedOIB>
  <DomainObject.Predmet.ProtustrankaFormatedWithAdress>
    <izvorni_sadrzaj> MOJA ENERGIJA d.o.o. za proizvodnju i prodaju energije, Radovanjica/iii/5, 23234 Vir</izvorni_sadrzaj>
    <derivirana_varijabla naziv="DomainObject.Predmet.ProtustrankaFormatedWithAdress_1"> MOJA ENERGIJA d.o.o. za proizvodnju i prodaju energije, Radovanjica/iii/5, 23234 Vir</derivirana_varijabla>
  </DomainObject.Predmet.ProtustrankaFormatedWithAdress>
  <DomainObject.Predmet.ProtustrankaFormatedWithAdressOIB>
    <izvorni_sadrzaj> MOJA ENERGIJA d.o.o. za proizvodnju i prodaju energije, OIB 04368011135, Radovanjica/iii/5, 23234 Vir</izvorni_sadrzaj>
    <derivirana_varijabla naziv="DomainObject.Predmet.ProtustrankaFormatedWithAdressOIB_1"> MOJA ENERGIJA d.o.o. za proizvodnju i prodaju energije, OIB 04368011135, Radovanjica/iii/5, 23234 Vir</derivirana_varijabla>
  </DomainObject.Predmet.ProtustrankaFormatedWithAdressOIB>
  <DomainObject.Predmet.ProtustrankaWithAdress>
    <izvorni_sadrzaj>MOJA ENERGIJA d.o.o. za proizvodnju i prodaju energije Radovanjica/iii/5, 23234 Vir</izvorni_sadrzaj>
    <derivirana_varijabla naziv="DomainObject.Predmet.ProtustrankaWithAdress_1">MOJA ENERGIJA d.o.o. za proizvodnju i prodaju energije Radovanjica/iii/5, 23234 Vir</derivirana_varijabla>
  </DomainObject.Predmet.ProtustrankaWithAdress>
  <DomainObject.Predmet.ProtustrankaWithAdressOIB>
    <izvorni_sadrzaj>MOJA ENERGIJA d.o.o. za proizvodnju i prodaju energije, OIB 04368011135, Radovanjica/iii/5, 23234 Vir</izvorni_sadrzaj>
    <derivirana_varijabla naziv="DomainObject.Predmet.ProtustrankaWithAdressOIB_1">MOJA ENERGIJA d.o.o. za proizvodnju i prodaju energije, OIB 04368011135, Radovanjica/iii/5, 23234 Vir</derivirana_varijabla>
  </DomainObject.Predmet.ProtustrankaWithAdressOIB>
  <DomainObject.Predmet.ProtustrankaNazivFormated>
    <izvorni_sadrzaj>MOJA ENERGIJA d.o.o. za proizvodnju i prodaju energije</izvorni_sadrzaj>
    <derivirana_varijabla naziv="DomainObject.Predmet.ProtustrankaNazivFormated_1">MOJA ENERGIJA d.o.o. za proizvodnju i prodaju energije</derivirana_varijabla>
  </DomainObject.Predmet.ProtustrankaNazivFormated>
  <DomainObject.Predmet.ProtustrankaNazivFormatedOIB>
    <izvorni_sadrzaj>MOJA ENERGIJA d.o.o. za proizvodnju i prodaju energije, OIB 04368011135</izvorni_sadrzaj>
    <derivirana_varijabla naziv="DomainObject.Predmet.ProtustrankaNazivFormatedOIB_1">MOJA ENERGIJA d.o.o. za proizvodnju i prodaju energije, OIB 04368011135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MOJA ENERGIJA d.o.o. za proizvodnju i prodaju energije</item>
    </izvorni_sadrzaj>
    <derivirana_varijabla naziv="DomainObject.Predmet.ProtuStrankaListFormated_1">
      <item>MOJA ENERGIJA d.o.o. za proizvodnju i prodaju energije</item>
    </derivirana_varijabla>
  </DomainObject.Predmet.ProtuStrankaListFormated>
  <DomainObject.Predmet.ProtuStrankaListFormatedOIB>
    <izvorni_sadrzaj>
      <item>MOJA ENERGIJA d.o.o. za proizvodnju i prodaju energije, OIB 04368011135</item>
    </izvorni_sadrzaj>
    <derivirana_varijabla naziv="DomainObject.Predmet.ProtuStrankaListFormatedOIB_1">
      <item>MOJA ENERGIJA d.o.o. za proizvodnju i prodaju energije, OIB 04368011135</item>
    </derivirana_varijabla>
  </DomainObject.Predmet.ProtuStrankaListFormatedOIB>
  <DomainObject.Predmet.ProtuStrankaListFormatedWithAdress>
    <izvorni_sadrzaj>
      <item>MOJA ENERGIJA d.o.o. za proizvodnju i prodaju energije, Radovanjica/iii/5, 23234 Vir</item>
    </izvorni_sadrzaj>
    <derivirana_varijabla naziv="DomainObject.Predmet.ProtuStrankaListFormatedWithAdress_1">
      <item>MOJA ENERGIJA d.o.o. za proizvodnju i prodaju energije, Radovanjica/iii/5, 23234 Vir</item>
    </derivirana_varijabla>
  </DomainObject.Predmet.ProtuStrankaListFormatedWithAdress>
  <DomainObject.Predmet.ProtuStrankaListFormatedWithAdressOIB>
    <izvorni_sadrzaj>
      <item>MOJA ENERGIJA d.o.o. za proizvodnju i prodaju energije, OIB 04368011135, Radovanjica/iii/5, 23234 Vir</item>
    </izvorni_sadrzaj>
    <derivirana_varijabla naziv="DomainObject.Predmet.ProtuStrankaListFormatedWithAdressOIB_1">
      <item>MOJA ENERGIJA d.o.o. za proizvodnju i prodaju energije, OIB 04368011135, Radovanjica/iii/5, 23234 Vir</item>
    </derivirana_varijabla>
  </DomainObject.Predmet.ProtuStrankaListFormatedWithAdressOIB>
  <DomainObject.Predmet.ProtuStrankaListNazivFormated>
    <izvorni_sadrzaj>
      <item>MOJA ENERGIJA d.o.o. za proizvodnju i prodaju energije</item>
    </izvorni_sadrzaj>
    <derivirana_varijabla naziv="DomainObject.Predmet.ProtuStrankaListNazivFormated_1">
      <item>MOJA ENERGIJA d.o.o. za proizvodnju i prodaju energije</item>
    </derivirana_varijabla>
  </DomainObject.Predmet.ProtuStrankaListNazivFormated>
  <DomainObject.Predmet.ProtuStrankaListNazivFormatedOIB>
    <izvorni_sadrzaj>
      <item>MOJA ENERGIJA d.o.o. za proizvodnju i prodaju energije, OIB 04368011135</item>
    </izvorni_sadrzaj>
    <derivirana_varijabla naziv="DomainObject.Predmet.ProtuStrankaListNazivFormatedOIB_1">
      <item>MOJA ENERGIJA d.o.o. za proizvodnju i prodaju energije, OIB 04368011135</item>
    </derivirana_varijabla>
  </DomainObject.Predmet.ProtuStrankaListNazivFormatedOIB>
  <DomainObject.Predmet.OstaliListFormated>
    <izvorni_sadrzaj>
      <item>Josip Grabovac</item>
    </izvorni_sadrzaj>
    <derivirana_varijabla naziv="DomainObject.Predmet.OstaliListFormated_1">
      <item>Josip Grabovac</item>
    </derivirana_varijabla>
  </DomainObject.Predmet.OstaliListFormated>
  <DomainObject.Predmet.OstaliListFormatedOIB>
    <izvorni_sadrzaj>
      <item>Josip Grabovac, OIB 55329667334</item>
    </izvorni_sadrzaj>
    <derivirana_varijabla naziv="DomainObject.Predmet.OstaliListFormatedOIB_1">
      <item>Josip Grabovac, OIB 55329667334</item>
    </derivirana_varijabla>
  </DomainObject.Predmet.OstaliListFormatedOIB>
  <DomainObject.Predmet.OstaliListFormatedWithAdress>
    <izvorni_sadrzaj>
      <item>Josip Grabovac, Radovanjica Iii 5, 23234 Vir</item>
    </izvorni_sadrzaj>
    <derivirana_varijabla naziv="DomainObject.Predmet.OstaliListFormatedWithAdress_1">
      <item>Josip Grabovac, Radovanjica Iii 5, 23234 Vir</item>
    </derivirana_varijabla>
  </DomainObject.Predmet.OstaliListFormatedWithAdress>
  <DomainObject.Predmet.OstaliListFormatedWithAdressOIB>
    <izvorni_sadrzaj>
      <item>Josip Grabovac, OIB 55329667334, Radovanjica Iii 5, 23234 Vir</item>
    </izvorni_sadrzaj>
    <derivirana_varijabla naziv="DomainObject.Predmet.OstaliListFormatedWithAdressOIB_1">
      <item>Josip Grabovac, OIB 55329667334, Radovanjica Iii 5, 23234 Vir</item>
    </derivirana_varijabla>
  </DomainObject.Predmet.OstaliListFormatedWithAdressOIB>
  <DomainObject.Predmet.OstaliListNazivFormated>
    <izvorni_sadrzaj>
      <item>Josip Grabovac</item>
    </izvorni_sadrzaj>
    <derivirana_varijabla naziv="DomainObject.Predmet.OstaliListNazivFormated_1">
      <item>Josip Grabovac</item>
    </derivirana_varijabla>
  </DomainObject.Predmet.OstaliListNazivFormated>
  <DomainObject.Predmet.OstaliListNazivFormatedOIB>
    <izvorni_sadrzaj>
      <item>Josip Grabovac, OIB 55329667334</item>
    </izvorni_sadrzaj>
    <derivirana_varijabla naziv="DomainObject.Predmet.OstaliListNazivFormatedOIB_1">
      <item>Josip Grabovac, OIB 55329667334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MOJA ENERGIJA d.o.o. za proizvodnju i prodaju energije</izvorni_sadrzaj>
    <derivirana_varijabla naziv="DomainObject.Predmet.ProtustrankaIDrugi_1">MOJA ENERGIJA d.o.o. za proizvodnju i prodaju energije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MOJA ENERGIJA d.o.o. za proizvodnju i prodaju energije, OIB 04368011135, Radovanjica/iii/5, 23234 Vir</izvorni_sadrzaj>
    <derivirana_varijabla naziv="DomainObject.Predmet.ProtustrankaIDrugiAdressOIB_1">MOJA ENERGIJA d.o.o. za proizvodnju i prodaju energije, OIB 04368011135, Radovanjica/iii/5,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MOJA ENERGIJA d.o.o. za proizvodnju i prodaju energije</item>
      <item>Josip Grabovac</item>
    </izvorni_sadrzaj>
    <derivirana_varijabla naziv="DomainObject.Predmet.SudioniciListNaziv_1">
      <item>FINA</item>
      <item>MOJA ENERGIJA d.o.o. za proizvodnju i prodaju energije</item>
      <item>Josip Grabovac</item>
    </derivirana_varijabla>
  </DomainObject.Predmet.SudioniciListNaziv>
  <DomainObject.Predmet.SudioniciListAdressOIB>
    <izvorni_sadrzaj>
      <item>FINA, OIB 85821130368</item>
      <item>MOJA ENERGIJA d.o.o. za proizvodnju i prodaju energije, OIB 04368011135, Radovanjica/iii/5,23234 Vir</item>
      <item>Josip Grabovac, OIB 55329667334, Radovanjica Iii 5,23234 Vir</item>
    </izvorni_sadrzaj>
    <derivirana_varijabla naziv="DomainObject.Predmet.SudioniciListAdressOIB_1">
      <item>FINA, OIB 85821130368</item>
      <item>MOJA ENERGIJA d.o.o. za proizvodnju i prodaju energije, OIB 04368011135, Radovanjica/iii/5,23234 Vir</item>
      <item>Josip Grabovac, OIB 55329667334, Radovanjica Iii 5,23234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04368011135</item>
      <item>, OIB 55329667334</item>
    </izvorni_sadrzaj>
    <derivirana_varijabla naziv="DomainObject.Predmet.SudioniciListNazivOIB_1">
      <item>, OIB 85821130368</item>
      <item>, OIB 04368011135</item>
      <item>, OIB 55329667334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CE1398-31D2-45B2-9F52-847944761F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460</properties:Words>
  <properties:Characters>2407</properties:Characters>
  <properties:Lines>85</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2016-10-13T13:14:00Z</dcterms:created>
  <dc:creator>Ardena Bajlo</dc:creator>
  <cp:lastModifiedBy>Josipa Dorkin</cp:lastModifiedBy>
  <cp:lastPrinted>2014-11-21T08:47:00Z</cp:lastPrinted>
  <dcterms:modified xmlns:xsi="http://www.w3.org/2001/XMLSchema-instance" xsi:type="dcterms:W3CDTF">2016-10-19T08:28:00Z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